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165" w:rsidRDefault="00FC4165" w:rsidP="00477B75">
      <w:pPr>
        <w:jc w:val="center"/>
      </w:pPr>
      <w:r w:rsidRPr="00830C75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" style="width:51pt;height:63.75pt;visibility:visible">
            <v:imagedata r:id="rId5" o:title=""/>
          </v:shape>
        </w:pict>
      </w:r>
    </w:p>
    <w:p w:rsidR="00FC4165" w:rsidRDefault="00FC4165" w:rsidP="00477B75">
      <w:pPr>
        <w:shd w:val="clear" w:color="auto" w:fill="FFFFFF"/>
        <w:tabs>
          <w:tab w:val="left" w:pos="9639"/>
        </w:tabs>
        <w:spacing w:before="226"/>
        <w:ind w:right="-28"/>
        <w:jc w:val="center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КРАСНОЯРСКИЙ КРАЙ</w:t>
      </w:r>
    </w:p>
    <w:p w:rsidR="00FC4165" w:rsidRDefault="00FC4165" w:rsidP="00477B75">
      <w:pPr>
        <w:shd w:val="clear" w:color="auto" w:fill="FFFFFF"/>
        <w:tabs>
          <w:tab w:val="left" w:pos="9360"/>
        </w:tabs>
        <w:spacing w:before="226"/>
        <w:ind w:right="-28"/>
        <w:jc w:val="center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АДМИНИСТРАЦИЯ АЧИНСКОГО РАЙОНА</w:t>
      </w:r>
    </w:p>
    <w:p w:rsidR="00FC4165" w:rsidRDefault="00FC4165" w:rsidP="00477B75">
      <w:pPr>
        <w:pStyle w:val="Heading2"/>
        <w:rPr>
          <w:bCs/>
          <w:spacing w:val="0"/>
          <w:sz w:val="48"/>
          <w:szCs w:val="48"/>
        </w:rPr>
      </w:pPr>
    </w:p>
    <w:p w:rsidR="00FC4165" w:rsidRPr="003D3F1F" w:rsidRDefault="00FC4165" w:rsidP="00477B75">
      <w:pPr>
        <w:pStyle w:val="Heading2"/>
        <w:rPr>
          <w:bCs/>
          <w:spacing w:val="0"/>
          <w:sz w:val="48"/>
          <w:szCs w:val="48"/>
        </w:rPr>
      </w:pPr>
      <w:r w:rsidRPr="003D3F1F">
        <w:rPr>
          <w:bCs/>
          <w:spacing w:val="0"/>
          <w:sz w:val="48"/>
          <w:szCs w:val="48"/>
        </w:rPr>
        <w:t>П О С Т А Н О В Л Е Н И Е</w:t>
      </w:r>
    </w:p>
    <w:p w:rsidR="00FC4165" w:rsidRDefault="00FC4165" w:rsidP="00477B75">
      <w:pPr>
        <w:tabs>
          <w:tab w:val="left" w:pos="6810"/>
        </w:tabs>
        <w:rPr>
          <w:sz w:val="28"/>
          <w:szCs w:val="28"/>
        </w:rPr>
      </w:pPr>
      <w:r w:rsidRPr="003D3F1F">
        <w:rPr>
          <w:sz w:val="28"/>
          <w:szCs w:val="28"/>
        </w:rPr>
        <w:tab/>
      </w:r>
    </w:p>
    <w:p w:rsidR="00FC4165" w:rsidRPr="00FE605F" w:rsidRDefault="00FC4165" w:rsidP="00477B75">
      <w:pPr>
        <w:tabs>
          <w:tab w:val="left" w:pos="6810"/>
        </w:tabs>
        <w:rPr>
          <w:sz w:val="28"/>
          <w:szCs w:val="28"/>
        </w:rPr>
      </w:pPr>
    </w:p>
    <w:p w:rsidR="00FC4165" w:rsidRPr="00726173" w:rsidRDefault="00FC4165" w:rsidP="00477B75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14.10.</w:t>
      </w:r>
      <w:r w:rsidRPr="00726173">
        <w:rPr>
          <w:bCs/>
          <w:sz w:val="28"/>
          <w:szCs w:val="28"/>
        </w:rPr>
        <w:t>2013</w:t>
      </w:r>
      <w:r w:rsidRPr="00726173">
        <w:rPr>
          <w:bCs/>
          <w:sz w:val="28"/>
          <w:szCs w:val="28"/>
        </w:rPr>
        <w:tab/>
      </w:r>
      <w:r w:rsidRPr="00726173">
        <w:rPr>
          <w:bCs/>
          <w:sz w:val="28"/>
          <w:szCs w:val="28"/>
        </w:rPr>
        <w:tab/>
      </w:r>
      <w:r w:rsidRPr="00726173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                                          </w:t>
      </w:r>
      <w:r w:rsidRPr="00726173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                         </w:t>
      </w:r>
      <w:r w:rsidRPr="00726173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930-П</w:t>
      </w:r>
    </w:p>
    <w:p w:rsidR="00FC4165" w:rsidRPr="00726173" w:rsidRDefault="00FC4165" w:rsidP="00477B75">
      <w:pPr>
        <w:rPr>
          <w:sz w:val="28"/>
          <w:szCs w:val="28"/>
        </w:rPr>
      </w:pPr>
    </w:p>
    <w:p w:rsidR="00FC4165" w:rsidRPr="004D0E9D" w:rsidRDefault="00FC4165" w:rsidP="00477B75">
      <w:pPr>
        <w:rPr>
          <w:sz w:val="26"/>
          <w:szCs w:val="26"/>
        </w:rPr>
      </w:pPr>
    </w:p>
    <w:p w:rsidR="00FC4165" w:rsidRPr="004D0E9D" w:rsidRDefault="00FC4165" w:rsidP="00477B75">
      <w:pPr>
        <w:pStyle w:val="BodyTextIndent"/>
        <w:ind w:right="-6" w:firstLine="0"/>
        <w:rPr>
          <w:sz w:val="26"/>
          <w:szCs w:val="26"/>
        </w:rPr>
      </w:pPr>
      <w:r w:rsidRPr="004D0E9D">
        <w:rPr>
          <w:sz w:val="26"/>
          <w:szCs w:val="26"/>
        </w:rPr>
        <w:t xml:space="preserve">Об утверждении муниципальной программы </w:t>
      </w:r>
    </w:p>
    <w:p w:rsidR="00FC4165" w:rsidRPr="004D0E9D" w:rsidRDefault="00FC4165" w:rsidP="00477B75">
      <w:pPr>
        <w:rPr>
          <w:sz w:val="26"/>
          <w:szCs w:val="26"/>
        </w:rPr>
      </w:pPr>
      <w:r w:rsidRPr="004D0E9D">
        <w:rPr>
          <w:sz w:val="26"/>
          <w:szCs w:val="26"/>
        </w:rPr>
        <w:t>«Развитие здравоохраненияна территории</w:t>
      </w:r>
    </w:p>
    <w:p w:rsidR="00FC4165" w:rsidRPr="004D0E9D" w:rsidRDefault="00FC4165" w:rsidP="00477B75">
      <w:pPr>
        <w:rPr>
          <w:sz w:val="26"/>
          <w:szCs w:val="26"/>
        </w:rPr>
      </w:pPr>
      <w:r w:rsidRPr="004D0E9D">
        <w:rPr>
          <w:sz w:val="26"/>
          <w:szCs w:val="26"/>
        </w:rPr>
        <w:t>Ачинского района» на 2014 – 2016 годы</w:t>
      </w:r>
    </w:p>
    <w:p w:rsidR="00FC4165" w:rsidRPr="004D0E9D" w:rsidRDefault="00FC4165" w:rsidP="00477B75">
      <w:pPr>
        <w:pStyle w:val="BodyTextIndent"/>
        <w:ind w:right="-1" w:firstLine="708"/>
        <w:rPr>
          <w:b/>
          <w:bCs/>
          <w:sz w:val="26"/>
          <w:szCs w:val="26"/>
        </w:rPr>
      </w:pPr>
    </w:p>
    <w:p w:rsidR="00FC4165" w:rsidRPr="004D0E9D" w:rsidRDefault="00FC4165" w:rsidP="00477B75">
      <w:pPr>
        <w:pStyle w:val="BodyTextIndent"/>
        <w:ind w:right="-1" w:firstLine="708"/>
        <w:rPr>
          <w:b/>
          <w:bCs/>
          <w:sz w:val="26"/>
          <w:szCs w:val="26"/>
        </w:rPr>
      </w:pPr>
    </w:p>
    <w:p w:rsidR="00FC4165" w:rsidRPr="004D0E9D" w:rsidRDefault="00FC4165" w:rsidP="004D0E9D">
      <w:pPr>
        <w:ind w:firstLine="708"/>
        <w:jc w:val="both"/>
        <w:rPr>
          <w:sz w:val="26"/>
          <w:szCs w:val="26"/>
        </w:rPr>
      </w:pPr>
      <w:r w:rsidRPr="004D0E9D">
        <w:rPr>
          <w:bCs/>
          <w:sz w:val="26"/>
          <w:szCs w:val="26"/>
        </w:rPr>
        <w:t>Руководствуясьс</w:t>
      </w:r>
      <w:r w:rsidRPr="004D0E9D">
        <w:rPr>
          <w:sz w:val="26"/>
          <w:szCs w:val="26"/>
        </w:rPr>
        <w:t xml:space="preserve">татьей 179 Бюджетного Кодекса Российской Федерации, </w:t>
      </w:r>
      <w:r w:rsidRPr="004D0E9D">
        <w:rPr>
          <w:bCs/>
          <w:sz w:val="26"/>
          <w:szCs w:val="26"/>
        </w:rPr>
        <w:t>Федеральным законом от 06.10.2003 № 131-ФЗ «Об общих принципах организации местного самоуправления в Российской Федерации»,</w:t>
      </w:r>
      <w:r>
        <w:rPr>
          <w:bCs/>
          <w:sz w:val="26"/>
          <w:szCs w:val="26"/>
        </w:rPr>
        <w:t xml:space="preserve"> </w:t>
      </w:r>
      <w:r w:rsidRPr="004D0E9D">
        <w:rPr>
          <w:sz w:val="26"/>
          <w:szCs w:val="26"/>
        </w:rPr>
        <w:t>Постановлением Администрации Ачинского района от 09.08.2013 № 652-П «Об утверждении Порядка принятия решений о разработке муниципальных программ Ачинского района, их формировании и реализации», Распоряжением Администрации Ачинского района от 13.08.2013 №311-Р «Об утверждении перечня муниципальных программ Ачинского района»,</w:t>
      </w:r>
      <w:r w:rsidRPr="004D0E9D">
        <w:rPr>
          <w:bCs/>
          <w:sz w:val="26"/>
          <w:szCs w:val="26"/>
        </w:rPr>
        <w:t xml:space="preserve"> статьями 32 и 34 Устава Ачинскогорайона,</w:t>
      </w:r>
      <w:r w:rsidRPr="004D0E9D">
        <w:rPr>
          <w:sz w:val="26"/>
          <w:szCs w:val="26"/>
        </w:rPr>
        <w:t>ПОСТАНОВЛЯЮ</w:t>
      </w:r>
      <w:r w:rsidRPr="004D0E9D">
        <w:rPr>
          <w:bCs/>
          <w:sz w:val="26"/>
          <w:szCs w:val="26"/>
        </w:rPr>
        <w:t xml:space="preserve">: </w:t>
      </w:r>
    </w:p>
    <w:p w:rsidR="00FC4165" w:rsidRPr="004D0E9D" w:rsidRDefault="00FC4165" w:rsidP="00477B75">
      <w:pPr>
        <w:ind w:firstLine="709"/>
        <w:jc w:val="both"/>
        <w:rPr>
          <w:sz w:val="26"/>
          <w:szCs w:val="26"/>
        </w:rPr>
      </w:pPr>
      <w:r w:rsidRPr="004D0E9D">
        <w:rPr>
          <w:sz w:val="26"/>
          <w:szCs w:val="26"/>
        </w:rPr>
        <w:t>1. Утвердить муниципальную программу «Развитие здравоохраненияна территории Ачинского района» на 2014 – 2016 годы согласно приложению.</w:t>
      </w:r>
    </w:p>
    <w:p w:rsidR="00FC4165" w:rsidRPr="004D0E9D" w:rsidRDefault="00FC4165" w:rsidP="00477B75">
      <w:pPr>
        <w:ind w:firstLine="720"/>
        <w:jc w:val="both"/>
        <w:rPr>
          <w:bCs/>
          <w:sz w:val="26"/>
          <w:szCs w:val="26"/>
        </w:rPr>
      </w:pPr>
      <w:r w:rsidRPr="004D0E9D">
        <w:rPr>
          <w:sz w:val="26"/>
          <w:szCs w:val="26"/>
        </w:rPr>
        <w:t>2. Контроль за исполнением постановления возложить на заместителя Главы Администрации Ачинского района по социальным вопросам</w:t>
      </w:r>
      <w:r>
        <w:rPr>
          <w:sz w:val="26"/>
          <w:szCs w:val="26"/>
        </w:rPr>
        <w:t xml:space="preserve"> </w:t>
      </w:r>
      <w:r w:rsidRPr="004D0E9D">
        <w:rPr>
          <w:sz w:val="26"/>
          <w:szCs w:val="26"/>
        </w:rPr>
        <w:t>И. А. Сорокину.</w:t>
      </w:r>
    </w:p>
    <w:p w:rsidR="00FC4165" w:rsidRPr="004D0E9D" w:rsidRDefault="00FC4165" w:rsidP="00477B75">
      <w:pPr>
        <w:ind w:firstLine="720"/>
        <w:jc w:val="both"/>
        <w:rPr>
          <w:sz w:val="26"/>
          <w:szCs w:val="26"/>
        </w:rPr>
      </w:pPr>
      <w:r w:rsidRPr="004D0E9D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Pr="004D0E9D">
        <w:rPr>
          <w:sz w:val="26"/>
          <w:szCs w:val="26"/>
        </w:rPr>
        <w:t>Постановление вступает в силу в день, следующий за днем его опубликования в газете «Уголок России» и применяется к правоотношениям</w:t>
      </w:r>
      <w:r>
        <w:rPr>
          <w:sz w:val="26"/>
          <w:szCs w:val="26"/>
        </w:rPr>
        <w:t>, возникшим</w:t>
      </w:r>
      <w:r w:rsidRPr="004D0E9D">
        <w:rPr>
          <w:sz w:val="26"/>
          <w:szCs w:val="26"/>
        </w:rPr>
        <w:t xml:space="preserve"> с 01.01.2014 года. </w:t>
      </w:r>
    </w:p>
    <w:p w:rsidR="00FC4165" w:rsidRPr="004D0E9D" w:rsidRDefault="00FC4165" w:rsidP="00477B75">
      <w:pPr>
        <w:ind w:firstLine="720"/>
        <w:jc w:val="both"/>
        <w:rPr>
          <w:sz w:val="26"/>
          <w:szCs w:val="26"/>
        </w:rPr>
      </w:pPr>
    </w:p>
    <w:p w:rsidR="00FC4165" w:rsidRPr="004D0E9D" w:rsidRDefault="00FC4165" w:rsidP="00477B75">
      <w:pPr>
        <w:ind w:firstLine="720"/>
        <w:jc w:val="both"/>
        <w:rPr>
          <w:sz w:val="26"/>
          <w:szCs w:val="26"/>
        </w:rPr>
      </w:pPr>
    </w:p>
    <w:p w:rsidR="00FC4165" w:rsidRPr="004D0E9D" w:rsidRDefault="00FC4165" w:rsidP="00477B75">
      <w:pPr>
        <w:ind w:firstLine="720"/>
        <w:jc w:val="both"/>
        <w:rPr>
          <w:sz w:val="26"/>
          <w:szCs w:val="26"/>
        </w:rPr>
      </w:pPr>
    </w:p>
    <w:p w:rsidR="00FC4165" w:rsidRPr="004D0E9D" w:rsidRDefault="00FC4165" w:rsidP="00477B75">
      <w:pPr>
        <w:jc w:val="both"/>
        <w:rPr>
          <w:sz w:val="26"/>
          <w:szCs w:val="26"/>
        </w:rPr>
      </w:pPr>
      <w:r w:rsidRPr="004D0E9D">
        <w:rPr>
          <w:sz w:val="26"/>
          <w:szCs w:val="26"/>
        </w:rPr>
        <w:t>Глава Администрации района                                                       Ю. С. Сидоров</w:t>
      </w:r>
    </w:p>
    <w:p w:rsidR="00FC4165" w:rsidRDefault="00FC4165" w:rsidP="00477B75">
      <w:pPr>
        <w:jc w:val="both"/>
        <w:rPr>
          <w:sz w:val="28"/>
          <w:szCs w:val="28"/>
        </w:rPr>
      </w:pPr>
    </w:p>
    <w:p w:rsidR="00FC4165" w:rsidRDefault="00FC4165" w:rsidP="00477B75">
      <w:pPr>
        <w:jc w:val="both"/>
      </w:pPr>
    </w:p>
    <w:p w:rsidR="00FC4165" w:rsidRDefault="00FC4165" w:rsidP="00477B75">
      <w:pPr>
        <w:jc w:val="both"/>
      </w:pPr>
    </w:p>
    <w:p w:rsidR="00FC4165" w:rsidRDefault="00FC4165" w:rsidP="00477B75">
      <w:pPr>
        <w:jc w:val="both"/>
      </w:pPr>
    </w:p>
    <w:p w:rsidR="00FC4165" w:rsidRDefault="00FC4165" w:rsidP="00477B75">
      <w:pPr>
        <w:jc w:val="both"/>
      </w:pPr>
    </w:p>
    <w:p w:rsidR="00FC4165" w:rsidRDefault="00FC4165" w:rsidP="00477B75">
      <w:pPr>
        <w:jc w:val="both"/>
      </w:pPr>
    </w:p>
    <w:p w:rsidR="00FC4165" w:rsidRPr="008078B6" w:rsidRDefault="00FC4165" w:rsidP="00477B75">
      <w:pPr>
        <w:jc w:val="both"/>
      </w:pPr>
      <w:r>
        <w:t>Кондрат Елена Викторовна</w:t>
      </w:r>
      <w:r w:rsidRPr="008078B6">
        <w:t>,</w:t>
      </w:r>
    </w:p>
    <w:p w:rsidR="00FC4165" w:rsidRDefault="00FC4165" w:rsidP="00477B75">
      <w:r w:rsidRPr="008078B6">
        <w:t>тел. 6-02-2</w:t>
      </w:r>
      <w:r>
        <w:t>9</w:t>
      </w:r>
    </w:p>
    <w:p w:rsidR="00FC4165" w:rsidRDefault="00FC4165" w:rsidP="00477B75">
      <w:pPr>
        <w:pStyle w:val="BodyTextIndent"/>
        <w:ind w:left="4860" w:firstLine="0"/>
        <w:jc w:val="left"/>
        <w:rPr>
          <w:sz w:val="18"/>
          <w:szCs w:val="18"/>
        </w:rPr>
      </w:pPr>
      <w:r w:rsidRPr="00817D9A">
        <w:rPr>
          <w:sz w:val="18"/>
          <w:szCs w:val="18"/>
        </w:rPr>
        <w:t xml:space="preserve">Приложение </w:t>
      </w:r>
    </w:p>
    <w:p w:rsidR="00FC4165" w:rsidRPr="00817D9A" w:rsidRDefault="00FC4165" w:rsidP="00477B75">
      <w:pPr>
        <w:pStyle w:val="BodyTextIndent"/>
        <w:ind w:left="4860" w:firstLine="0"/>
        <w:jc w:val="left"/>
        <w:rPr>
          <w:sz w:val="18"/>
          <w:szCs w:val="18"/>
        </w:rPr>
      </w:pPr>
      <w:r>
        <w:rPr>
          <w:sz w:val="18"/>
          <w:szCs w:val="18"/>
        </w:rPr>
        <w:t xml:space="preserve"> к муниципальной программе «</w:t>
      </w:r>
      <w:r w:rsidRPr="0090365F">
        <w:rPr>
          <w:sz w:val="18"/>
          <w:szCs w:val="18"/>
        </w:rPr>
        <w:t>Развитие здравоохранения на территории Ачинского района» на 2014 – 2016 годы</w:t>
      </w:r>
    </w:p>
    <w:p w:rsidR="00FC4165" w:rsidRPr="00817D9A" w:rsidRDefault="00FC4165" w:rsidP="00477B75">
      <w:pPr>
        <w:pStyle w:val="BodyTextIndent"/>
        <w:ind w:left="4860" w:firstLine="0"/>
        <w:jc w:val="left"/>
        <w:rPr>
          <w:sz w:val="18"/>
          <w:szCs w:val="18"/>
        </w:rPr>
      </w:pPr>
      <w:r>
        <w:rPr>
          <w:sz w:val="18"/>
          <w:szCs w:val="18"/>
        </w:rPr>
        <w:t>к постановлению А</w:t>
      </w:r>
      <w:r w:rsidRPr="00817D9A">
        <w:rPr>
          <w:sz w:val="18"/>
          <w:szCs w:val="18"/>
        </w:rPr>
        <w:t xml:space="preserve">дминистрации Ачинского района </w:t>
      </w:r>
    </w:p>
    <w:p w:rsidR="00FC4165" w:rsidRPr="00817D9A" w:rsidRDefault="00FC4165" w:rsidP="00477B75">
      <w:pPr>
        <w:pStyle w:val="BodyTextIndent"/>
        <w:ind w:left="4860" w:firstLine="0"/>
        <w:jc w:val="left"/>
        <w:rPr>
          <w:sz w:val="18"/>
          <w:szCs w:val="18"/>
        </w:rPr>
      </w:pPr>
      <w:r>
        <w:rPr>
          <w:sz w:val="18"/>
          <w:szCs w:val="18"/>
        </w:rPr>
        <w:t xml:space="preserve">от 14.10.2013 №  930-П  </w:t>
      </w:r>
    </w:p>
    <w:p w:rsidR="00FC4165" w:rsidRDefault="00FC4165" w:rsidP="00477B75">
      <w:pPr>
        <w:ind w:firstLine="540"/>
        <w:jc w:val="center"/>
        <w:rPr>
          <w:sz w:val="28"/>
          <w:szCs w:val="28"/>
        </w:rPr>
      </w:pPr>
    </w:p>
    <w:p w:rsidR="00FC4165" w:rsidRPr="00F57A32" w:rsidRDefault="00FC4165" w:rsidP="00477B75">
      <w:pPr>
        <w:ind w:firstLine="540"/>
        <w:jc w:val="both"/>
      </w:pPr>
    </w:p>
    <w:p w:rsidR="00FC4165" w:rsidRPr="00F57A32" w:rsidRDefault="00FC4165" w:rsidP="00477B75">
      <w:pPr>
        <w:widowControl/>
        <w:numPr>
          <w:ilvl w:val="0"/>
          <w:numId w:val="1"/>
        </w:numPr>
        <w:jc w:val="center"/>
      </w:pPr>
      <w:r w:rsidRPr="00F57A32">
        <w:t>Паспорт</w:t>
      </w:r>
    </w:p>
    <w:p w:rsidR="00FC4165" w:rsidRPr="00F57A32" w:rsidRDefault="00FC4165" w:rsidP="00477B75">
      <w:pPr>
        <w:ind w:firstLine="54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72"/>
        <w:gridCol w:w="4599"/>
      </w:tblGrid>
      <w:tr w:rsidR="00FC4165" w:rsidRPr="00A0538A" w:rsidTr="00312D81">
        <w:tc>
          <w:tcPr>
            <w:tcW w:w="5070" w:type="dxa"/>
          </w:tcPr>
          <w:p w:rsidR="00FC4165" w:rsidRPr="00A0538A" w:rsidRDefault="00FC4165" w:rsidP="00312D81">
            <w:pPr>
              <w:jc w:val="both"/>
            </w:pPr>
            <w:r w:rsidRPr="00A0538A">
              <w:t>Наименование муниципальной программы</w:t>
            </w:r>
          </w:p>
        </w:tc>
        <w:tc>
          <w:tcPr>
            <w:tcW w:w="4677" w:type="dxa"/>
          </w:tcPr>
          <w:p w:rsidR="00FC4165" w:rsidRPr="00A0538A" w:rsidRDefault="00FC4165" w:rsidP="00312D81">
            <w:pPr>
              <w:jc w:val="both"/>
            </w:pPr>
            <w:r>
              <w:t>Муниципальная программа «Развитие здравоохранения на территории Ачинского района» на 2014 – 2016 годы (далее – Программа)</w:t>
            </w:r>
          </w:p>
        </w:tc>
      </w:tr>
      <w:tr w:rsidR="00FC4165" w:rsidRPr="00A0538A" w:rsidTr="00312D81">
        <w:tc>
          <w:tcPr>
            <w:tcW w:w="5070" w:type="dxa"/>
          </w:tcPr>
          <w:p w:rsidR="00FC4165" w:rsidRPr="00A0538A" w:rsidRDefault="00FC4165" w:rsidP="00312D81">
            <w:pPr>
              <w:jc w:val="both"/>
            </w:pPr>
            <w:r w:rsidRPr="00A0538A">
              <w:t>Основания для разработки муниципальной программы</w:t>
            </w:r>
          </w:p>
        </w:tc>
        <w:tc>
          <w:tcPr>
            <w:tcW w:w="4677" w:type="dxa"/>
          </w:tcPr>
          <w:p w:rsidR="00FC4165" w:rsidRDefault="00FC4165" w:rsidP="00312D81">
            <w:pPr>
              <w:jc w:val="both"/>
            </w:pPr>
            <w:r>
              <w:t>Статья 179 Бюджетного Кодекса Российской Федерации;</w:t>
            </w:r>
          </w:p>
          <w:p w:rsidR="00FC4165" w:rsidRPr="004D0E9D" w:rsidRDefault="00FC4165" w:rsidP="00312D81">
            <w:pPr>
              <w:jc w:val="both"/>
            </w:pPr>
            <w:r w:rsidRPr="004D0E9D">
              <w:rPr>
                <w:bCs/>
              </w:rPr>
              <w:t>Федеральны</w:t>
            </w:r>
            <w:r>
              <w:rPr>
                <w:bCs/>
              </w:rPr>
              <w:t>й</w:t>
            </w:r>
            <w:r w:rsidRPr="004D0E9D">
              <w:rPr>
                <w:bCs/>
              </w:rPr>
              <w:t xml:space="preserve"> закон от 06.10.2003 № 131-ФЗ «Об общих принципах организации местного самоуправления в Российской Федерации»</w:t>
            </w:r>
            <w:r>
              <w:rPr>
                <w:bCs/>
              </w:rPr>
              <w:t>;</w:t>
            </w:r>
          </w:p>
          <w:p w:rsidR="00FC4165" w:rsidRDefault="00FC4165" w:rsidP="00312D81">
            <w:pPr>
              <w:jc w:val="both"/>
            </w:pPr>
            <w:r>
              <w:t>Постановление Администрации Ачинского района от 09.08.2013 № 652-П «Об утверждении Порядка принятия решений о разработке муниципальных программ Ачинского района, их формировании и реализации»;</w:t>
            </w:r>
          </w:p>
          <w:p w:rsidR="00FC4165" w:rsidRPr="00A0538A" w:rsidRDefault="00FC4165" w:rsidP="00464EE7">
            <w:pPr>
              <w:jc w:val="both"/>
            </w:pPr>
            <w:r>
              <w:t>Распоряжение Администрации Ачинского района от 13.08.2013 №311-Р «Об утверждении перечня муниципальных программ Ачинского района»</w:t>
            </w:r>
          </w:p>
        </w:tc>
      </w:tr>
      <w:tr w:rsidR="00FC4165" w:rsidRPr="00A0538A" w:rsidTr="00312D81">
        <w:tc>
          <w:tcPr>
            <w:tcW w:w="5070" w:type="dxa"/>
          </w:tcPr>
          <w:p w:rsidR="00FC4165" w:rsidRPr="00A0538A" w:rsidRDefault="00FC4165" w:rsidP="00312D81">
            <w:pPr>
              <w:jc w:val="both"/>
            </w:pPr>
            <w:r w:rsidRPr="00A0538A">
              <w:t>Ответственный исполнитель муниципальной программы</w:t>
            </w:r>
          </w:p>
        </w:tc>
        <w:tc>
          <w:tcPr>
            <w:tcW w:w="4677" w:type="dxa"/>
          </w:tcPr>
          <w:p w:rsidR="00FC4165" w:rsidRDefault="00FC4165" w:rsidP="00312D81">
            <w:pPr>
              <w:jc w:val="both"/>
            </w:pPr>
            <w:r>
              <w:t>Администрация Ачинского района</w:t>
            </w:r>
          </w:p>
          <w:p w:rsidR="00FC4165" w:rsidRPr="00A0538A" w:rsidRDefault="00FC4165" w:rsidP="00E6643E">
            <w:pPr>
              <w:jc w:val="both"/>
            </w:pPr>
            <w:r>
              <w:t>(отдел экономического развития территории)</w:t>
            </w:r>
          </w:p>
        </w:tc>
      </w:tr>
      <w:tr w:rsidR="00FC4165" w:rsidRPr="00A0538A" w:rsidTr="00312D81">
        <w:tc>
          <w:tcPr>
            <w:tcW w:w="5070" w:type="dxa"/>
          </w:tcPr>
          <w:p w:rsidR="00FC4165" w:rsidRPr="00A0538A" w:rsidRDefault="00FC4165" w:rsidP="00312D81">
            <w:pPr>
              <w:jc w:val="both"/>
            </w:pPr>
            <w:r w:rsidRPr="00A0538A">
              <w:t>Соисполнители муниципальной программы</w:t>
            </w:r>
          </w:p>
        </w:tc>
        <w:tc>
          <w:tcPr>
            <w:tcW w:w="4677" w:type="dxa"/>
          </w:tcPr>
          <w:p w:rsidR="00FC4165" w:rsidRDefault="00FC4165" w:rsidP="00312D81">
            <w:pPr>
              <w:jc w:val="both"/>
            </w:pPr>
            <w:r>
              <w:t>МКУ «УС и ЖКХ» Ачинского района</w:t>
            </w:r>
          </w:p>
          <w:p w:rsidR="00FC4165" w:rsidRPr="00A0538A" w:rsidRDefault="00FC4165" w:rsidP="00DD39B5">
            <w:pPr>
              <w:jc w:val="both"/>
            </w:pPr>
            <w:r>
              <w:t xml:space="preserve">МБУЗ «Ачинская ЦРБ» </w:t>
            </w:r>
          </w:p>
        </w:tc>
      </w:tr>
      <w:tr w:rsidR="00FC4165" w:rsidRPr="00A0538A" w:rsidTr="00312D81">
        <w:tc>
          <w:tcPr>
            <w:tcW w:w="5070" w:type="dxa"/>
          </w:tcPr>
          <w:p w:rsidR="00FC4165" w:rsidRPr="00A0538A" w:rsidRDefault="00FC4165" w:rsidP="00312D81">
            <w:pPr>
              <w:jc w:val="both"/>
            </w:pPr>
            <w:r w:rsidRPr="00A0538A">
              <w:t>Перечень подпрограмм и отдельных мероприятий муниципальной программы</w:t>
            </w:r>
          </w:p>
        </w:tc>
        <w:tc>
          <w:tcPr>
            <w:tcW w:w="4677" w:type="dxa"/>
          </w:tcPr>
          <w:p w:rsidR="00FC4165" w:rsidRPr="00BE7208" w:rsidRDefault="00FC4165" w:rsidP="00312D81">
            <w:pPr>
              <w:jc w:val="both"/>
            </w:pPr>
            <w:r>
              <w:t>Подпрограмма1. Укрепление материально-технической базы учреждений здравоохранения, расположенных на территории Ачинского района</w:t>
            </w:r>
          </w:p>
        </w:tc>
      </w:tr>
      <w:tr w:rsidR="00FC4165" w:rsidRPr="00A0538A" w:rsidTr="00312D81">
        <w:tc>
          <w:tcPr>
            <w:tcW w:w="5070" w:type="dxa"/>
          </w:tcPr>
          <w:p w:rsidR="00FC4165" w:rsidRPr="00A0538A" w:rsidRDefault="00FC4165" w:rsidP="00312D81">
            <w:pPr>
              <w:jc w:val="both"/>
            </w:pPr>
            <w:r w:rsidRPr="00A0538A">
              <w:t>Цели муниципальной программы</w:t>
            </w:r>
          </w:p>
        </w:tc>
        <w:tc>
          <w:tcPr>
            <w:tcW w:w="4677" w:type="dxa"/>
          </w:tcPr>
          <w:p w:rsidR="00FC4165" w:rsidRPr="00A0538A" w:rsidRDefault="00FC4165" w:rsidP="00DD39B5">
            <w:pPr>
              <w:jc w:val="both"/>
            </w:pPr>
            <w:r>
              <w:t>Создание комфортных условий жизнедеятельности в сельской местности с целью укрепления кадрового потенциала сельских территорий  и активизации инвестиционной деятельности в агропромышленном комплексе</w:t>
            </w:r>
          </w:p>
        </w:tc>
      </w:tr>
      <w:tr w:rsidR="00FC4165" w:rsidRPr="00A0538A" w:rsidTr="00312D81">
        <w:tc>
          <w:tcPr>
            <w:tcW w:w="5070" w:type="dxa"/>
          </w:tcPr>
          <w:p w:rsidR="00FC4165" w:rsidRPr="00A0538A" w:rsidRDefault="00FC4165" w:rsidP="00312D81">
            <w:pPr>
              <w:jc w:val="both"/>
            </w:pPr>
            <w:r w:rsidRPr="00A0538A">
              <w:t>Задачи муниципальной программы</w:t>
            </w:r>
          </w:p>
        </w:tc>
        <w:tc>
          <w:tcPr>
            <w:tcW w:w="4677" w:type="dxa"/>
          </w:tcPr>
          <w:p w:rsidR="00FC4165" w:rsidRPr="00A0538A" w:rsidRDefault="00FC4165" w:rsidP="00312D81">
            <w:pPr>
              <w:jc w:val="both"/>
            </w:pPr>
            <w:r>
              <w:t>Повышение уровня благоустройства сельских населенных пунктов, объектами инженерной и социальной инфраструктур</w:t>
            </w:r>
          </w:p>
        </w:tc>
      </w:tr>
      <w:tr w:rsidR="00FC4165" w:rsidRPr="00A0538A" w:rsidTr="00312D81">
        <w:tc>
          <w:tcPr>
            <w:tcW w:w="5070" w:type="dxa"/>
          </w:tcPr>
          <w:p w:rsidR="00FC4165" w:rsidRPr="00A0538A" w:rsidRDefault="00FC4165" w:rsidP="00312D81">
            <w:pPr>
              <w:jc w:val="both"/>
            </w:pPr>
            <w:r w:rsidRPr="00A0538A">
              <w:t>Этапы и сроки реализации муниципальной программы</w:t>
            </w:r>
          </w:p>
        </w:tc>
        <w:tc>
          <w:tcPr>
            <w:tcW w:w="4677" w:type="dxa"/>
          </w:tcPr>
          <w:p w:rsidR="00FC4165" w:rsidRPr="00A0538A" w:rsidRDefault="00FC4165" w:rsidP="00312D81">
            <w:pPr>
              <w:jc w:val="both"/>
            </w:pPr>
            <w:r>
              <w:t>2014 – 2016 годы</w:t>
            </w:r>
          </w:p>
        </w:tc>
      </w:tr>
      <w:tr w:rsidR="00FC4165" w:rsidRPr="00A0538A" w:rsidTr="00312D81">
        <w:tc>
          <w:tcPr>
            <w:tcW w:w="5070" w:type="dxa"/>
          </w:tcPr>
          <w:p w:rsidR="00FC4165" w:rsidRPr="00A0538A" w:rsidRDefault="00FC4165" w:rsidP="00312D81">
            <w:pPr>
              <w:jc w:val="both"/>
            </w:pPr>
            <w:r w:rsidRPr="00A0538A">
              <w:t>Перечень целевых индикаторов и показателей результативности программы с расшифровкой плановых значений по годам ее реализации</w:t>
            </w:r>
          </w:p>
        </w:tc>
        <w:tc>
          <w:tcPr>
            <w:tcW w:w="4677" w:type="dxa"/>
          </w:tcPr>
          <w:p w:rsidR="00FC4165" w:rsidRPr="00A0538A" w:rsidRDefault="00FC4165" w:rsidP="00E6643E">
            <w:pPr>
              <w:jc w:val="both"/>
            </w:pPr>
            <w:r w:rsidRPr="003459BD">
              <w:t>Получение  положительных санитарно-эпидемиологических заключений структурными подразделениями МБУЗ «Ачинская ЦРБ»</w:t>
            </w:r>
            <w:r>
              <w:t>, расположенными на территории Ачинского района</w:t>
            </w:r>
          </w:p>
        </w:tc>
      </w:tr>
      <w:tr w:rsidR="00FC4165" w:rsidRPr="00A0538A" w:rsidTr="00312D81">
        <w:tc>
          <w:tcPr>
            <w:tcW w:w="5070" w:type="dxa"/>
          </w:tcPr>
          <w:p w:rsidR="00FC4165" w:rsidRPr="00A0538A" w:rsidRDefault="00FC4165" w:rsidP="00312D81">
            <w:pPr>
              <w:jc w:val="both"/>
            </w:pPr>
            <w:r w:rsidRPr="00A0538A">
              <w:t>Информация по ресурсному обеспечению программы, в том числе в разбивке по источникам финансирования по годам реализации программы</w:t>
            </w:r>
          </w:p>
        </w:tc>
        <w:tc>
          <w:tcPr>
            <w:tcW w:w="4677" w:type="dxa"/>
          </w:tcPr>
          <w:p w:rsidR="00FC4165" w:rsidRDefault="00FC4165" w:rsidP="00312D81">
            <w:pPr>
              <w:jc w:val="both"/>
            </w:pPr>
            <w:r>
              <w:t>10089,8 тыс. рублей из средств местного бюджета, в том числе:</w:t>
            </w:r>
          </w:p>
          <w:p w:rsidR="00FC4165" w:rsidRDefault="00FC4165" w:rsidP="00312D81">
            <w:pPr>
              <w:jc w:val="both"/>
            </w:pPr>
            <w:r>
              <w:t>2014 год – 2 505,6 тыс. рублей;</w:t>
            </w:r>
          </w:p>
          <w:p w:rsidR="00FC4165" w:rsidRDefault="00FC4165" w:rsidP="00312D81">
            <w:pPr>
              <w:jc w:val="both"/>
            </w:pPr>
            <w:r>
              <w:t>2015 год – 6 327,2 тыс. рублей;</w:t>
            </w:r>
          </w:p>
          <w:p w:rsidR="00FC4165" w:rsidRPr="00A0538A" w:rsidRDefault="00FC4165" w:rsidP="00312D81">
            <w:pPr>
              <w:jc w:val="both"/>
            </w:pPr>
            <w:r>
              <w:t>2016 год – 1 257,0 тыс. рублей.</w:t>
            </w:r>
          </w:p>
        </w:tc>
      </w:tr>
    </w:tbl>
    <w:p w:rsidR="00FC4165" w:rsidRDefault="00FC4165" w:rsidP="00477B75"/>
    <w:p w:rsidR="00FC4165" w:rsidRPr="00477B75" w:rsidRDefault="00FC4165" w:rsidP="00477B75">
      <w:pPr>
        <w:ind w:firstLine="540"/>
        <w:jc w:val="center"/>
        <w:rPr>
          <w:sz w:val="24"/>
          <w:szCs w:val="24"/>
        </w:rPr>
      </w:pPr>
      <w:r w:rsidRPr="00477B75">
        <w:rPr>
          <w:sz w:val="24"/>
          <w:szCs w:val="24"/>
        </w:rPr>
        <w:t>Разделы программы:</w:t>
      </w:r>
    </w:p>
    <w:p w:rsidR="00FC4165" w:rsidRDefault="00FC4165" w:rsidP="00477B75">
      <w:pPr>
        <w:ind w:firstLine="540"/>
        <w:jc w:val="center"/>
      </w:pPr>
    </w:p>
    <w:p w:rsidR="00FC4165" w:rsidRDefault="00FC4165" w:rsidP="00477B75">
      <w:pPr>
        <w:jc w:val="center"/>
        <w:rPr>
          <w:b/>
          <w:sz w:val="26"/>
          <w:szCs w:val="26"/>
        </w:rPr>
      </w:pPr>
      <w:r w:rsidRPr="00477B75">
        <w:rPr>
          <w:b/>
          <w:sz w:val="26"/>
          <w:szCs w:val="26"/>
          <w:lang w:eastAsia="ar-SA"/>
        </w:rPr>
        <w:t>2.Характеристика текущего состояния системы здравоохранения с указанием основных показателей социально – экономического развития Ачинского района и анализ с</w:t>
      </w:r>
      <w:r>
        <w:rPr>
          <w:b/>
          <w:sz w:val="26"/>
          <w:szCs w:val="26"/>
          <w:lang w:eastAsia="ar-SA"/>
        </w:rPr>
        <w:t xml:space="preserve">оциальных </w:t>
      </w:r>
      <w:r w:rsidRPr="00477B75">
        <w:rPr>
          <w:b/>
          <w:sz w:val="26"/>
          <w:szCs w:val="26"/>
          <w:lang w:eastAsia="ar-SA"/>
        </w:rPr>
        <w:t xml:space="preserve">и прочих рисков реализации </w:t>
      </w:r>
      <w:r>
        <w:rPr>
          <w:b/>
          <w:sz w:val="26"/>
          <w:szCs w:val="26"/>
          <w:lang w:eastAsia="ar-SA"/>
        </w:rPr>
        <w:t>п</w:t>
      </w:r>
      <w:r w:rsidRPr="00477B75">
        <w:rPr>
          <w:b/>
          <w:sz w:val="26"/>
          <w:szCs w:val="26"/>
          <w:lang w:eastAsia="ar-SA"/>
        </w:rPr>
        <w:t>рограммы</w:t>
      </w:r>
      <w:r w:rsidRPr="00477B75">
        <w:rPr>
          <w:b/>
          <w:sz w:val="26"/>
          <w:szCs w:val="26"/>
        </w:rPr>
        <w:t>.</w:t>
      </w:r>
    </w:p>
    <w:p w:rsidR="00FC4165" w:rsidRDefault="00FC4165" w:rsidP="00477B75">
      <w:pPr>
        <w:jc w:val="center"/>
        <w:rPr>
          <w:b/>
          <w:sz w:val="26"/>
          <w:szCs w:val="26"/>
        </w:rPr>
      </w:pPr>
    </w:p>
    <w:p w:rsidR="00FC4165" w:rsidRPr="00477B75" w:rsidRDefault="00FC4165" w:rsidP="00477B75">
      <w:pPr>
        <w:ind w:firstLine="708"/>
        <w:jc w:val="both"/>
        <w:rPr>
          <w:sz w:val="24"/>
          <w:szCs w:val="24"/>
        </w:rPr>
      </w:pPr>
      <w:r w:rsidRPr="00477B75">
        <w:rPr>
          <w:sz w:val="24"/>
          <w:szCs w:val="24"/>
        </w:rPr>
        <w:t xml:space="preserve">Сеть структурных подразделений МБУЗ «Ачинская ЦРБ» вАчинском районе </w:t>
      </w:r>
      <w:r w:rsidRPr="00477B75">
        <w:rPr>
          <w:spacing w:val="-2"/>
          <w:sz w:val="24"/>
          <w:szCs w:val="24"/>
        </w:rPr>
        <w:t>представлена у</w:t>
      </w:r>
      <w:r w:rsidRPr="00477B75">
        <w:rPr>
          <w:spacing w:val="1"/>
          <w:sz w:val="24"/>
          <w:szCs w:val="24"/>
        </w:rPr>
        <w:t>частковой больницей на 21 круглосуточную койку,</w:t>
      </w:r>
      <w:r w:rsidRPr="00477B75">
        <w:rPr>
          <w:spacing w:val="3"/>
          <w:sz w:val="24"/>
          <w:szCs w:val="24"/>
        </w:rPr>
        <w:t xml:space="preserve"> 5 койками дневного пребывания больных, открытых на базе </w:t>
      </w:r>
      <w:r w:rsidRPr="00477B75">
        <w:rPr>
          <w:spacing w:val="1"/>
          <w:sz w:val="24"/>
          <w:szCs w:val="24"/>
        </w:rPr>
        <w:t xml:space="preserve">амбулатории больницы, двумя врачебными амбулаториями и 23 </w:t>
      </w:r>
      <w:r w:rsidRPr="00477B75">
        <w:rPr>
          <w:sz w:val="24"/>
          <w:szCs w:val="24"/>
        </w:rPr>
        <w:t xml:space="preserve">фельдшерско-акушерскими пунктами. Сеть обслуживает </w:t>
      </w:r>
      <w:r w:rsidRPr="00477B75">
        <w:rPr>
          <w:spacing w:val="10"/>
          <w:sz w:val="24"/>
          <w:szCs w:val="24"/>
        </w:rPr>
        <w:t xml:space="preserve">48 населенных пунктов. </w:t>
      </w:r>
      <w:r w:rsidRPr="00477B75">
        <w:rPr>
          <w:spacing w:val="1"/>
          <w:sz w:val="24"/>
          <w:szCs w:val="24"/>
        </w:rPr>
        <w:t xml:space="preserve">Организованная в районе амбулаторно-поликлиническая служба обеспечивает доврачебную и врачебную первичную медико-санитарную помощь. </w:t>
      </w:r>
      <w:r w:rsidRPr="00477B75">
        <w:rPr>
          <w:spacing w:val="3"/>
          <w:sz w:val="24"/>
          <w:szCs w:val="24"/>
        </w:rPr>
        <w:t xml:space="preserve">В </w:t>
      </w:r>
      <w:r w:rsidRPr="00477B75">
        <w:rPr>
          <w:spacing w:val="1"/>
          <w:sz w:val="24"/>
          <w:szCs w:val="24"/>
        </w:rPr>
        <w:t xml:space="preserve">вечернее и ночное время оказание первичной медицинской помощи </w:t>
      </w:r>
      <w:r w:rsidRPr="00477B75">
        <w:rPr>
          <w:sz w:val="24"/>
          <w:szCs w:val="24"/>
        </w:rPr>
        <w:t xml:space="preserve">осуществляет служба скорой медицинской помощи г. Ачинска.       </w:t>
      </w:r>
    </w:p>
    <w:p w:rsidR="00FC4165" w:rsidRPr="00477B75" w:rsidRDefault="00FC4165" w:rsidP="00477B75">
      <w:pPr>
        <w:pStyle w:val="BodyTextIndent"/>
        <w:ind w:right="-1" w:firstLine="708"/>
        <w:rPr>
          <w:szCs w:val="24"/>
        </w:rPr>
      </w:pPr>
      <w:r w:rsidRPr="00477B75">
        <w:rPr>
          <w:szCs w:val="24"/>
        </w:rPr>
        <w:t>В течение последних лет при формировании бюджета района не предусматривались в достаточном объеме средства, необходимые для поддержания в районных медицинских подразделениях МБУЗ «Ачинская ЦРБ» (участковая больница, амбулатории, фельдшерско-акушерские пункты) материально-технической базы, полностью соответствующей лицензионным требованиям и условиям.  Повсеместно отмечается общее ухудшение состояния зданий,   во многих зданиях  ФАПов  площадь помещений не соответствует требованиям санитарных нормативов, отсутствуют системы водоснабжения,  локальные системы водоотведения,  в здании участковой больницы отсутствует система приточно-вытяжной вентиляции. Приведение в соответствие лицензионным требованиям и условиям требует проведения текущих и капитальных ремонтов, установки системы приточно-вытяжной вентиляции, установки охранно-пожарной сигнализации.</w:t>
      </w:r>
    </w:p>
    <w:p w:rsidR="00FC4165" w:rsidRPr="00477B75" w:rsidRDefault="00FC4165" w:rsidP="00477B75">
      <w:pPr>
        <w:pStyle w:val="1"/>
        <w:ind w:firstLine="708"/>
        <w:jc w:val="both"/>
      </w:pPr>
      <w:r w:rsidRPr="00477B75">
        <w:t>На основании экспертных заключений Ачинского филиала ФБУЗ «Центр гигиены и эпидемиологии в Красноярском крае» о соответствии санитарно-эпидемиологическим правилам и нормативам условий для осуществления медицинской деятельности в медицинских учреждениях Ачинского района условия оказания медицинской деятельности не соответствуют санитарно-эпидемиологическим правилам и нормативам.</w:t>
      </w:r>
    </w:p>
    <w:p w:rsidR="00FC4165" w:rsidRDefault="00FC4165" w:rsidP="00477B75">
      <w:pPr>
        <w:ind w:firstLine="708"/>
        <w:jc w:val="both"/>
        <w:rPr>
          <w:color w:val="000000"/>
          <w:sz w:val="24"/>
          <w:szCs w:val="24"/>
        </w:rPr>
      </w:pPr>
      <w:r w:rsidRPr="00477B75">
        <w:rPr>
          <w:sz w:val="24"/>
          <w:szCs w:val="24"/>
        </w:rPr>
        <w:t>Программа направлена на обеспечение качества и доступности лечебно-профилактической помощи, что будет способствовать сохранению и укреплению здоровья каждого человека, семьи и общества в целом, а так же поддержанию активной долголетней жизни всех членов общества.Программа составлена на основе анализа состояния</w:t>
      </w:r>
      <w:r w:rsidRPr="00477B75">
        <w:rPr>
          <w:color w:val="000000"/>
          <w:sz w:val="24"/>
          <w:szCs w:val="24"/>
        </w:rPr>
        <w:t xml:space="preserve"> зданий и помещений, в которых расположены учреждения здравоохранения Ачинского района.</w:t>
      </w:r>
    </w:p>
    <w:p w:rsidR="00FC4165" w:rsidRDefault="00FC4165" w:rsidP="00477B75">
      <w:pPr>
        <w:ind w:firstLine="708"/>
        <w:jc w:val="both"/>
        <w:rPr>
          <w:b/>
          <w:sz w:val="26"/>
          <w:szCs w:val="26"/>
          <w:lang w:eastAsia="ar-SA"/>
        </w:rPr>
      </w:pPr>
      <w:bookmarkStart w:id="0" w:name="_Toc275445528"/>
      <w:bookmarkStart w:id="1" w:name="_Toc352238897"/>
    </w:p>
    <w:p w:rsidR="00FC4165" w:rsidRDefault="00FC4165" w:rsidP="0090365F">
      <w:pPr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eastAsia="ar-SA"/>
        </w:rPr>
        <w:t xml:space="preserve">3. </w:t>
      </w:r>
      <w:r w:rsidRPr="00477B75">
        <w:rPr>
          <w:b/>
          <w:sz w:val="26"/>
          <w:szCs w:val="26"/>
          <w:lang w:eastAsia="ar-SA"/>
        </w:rPr>
        <w:t>Приоритеты развития системы  здравоохранения, описание основных целей</w:t>
      </w:r>
      <w:r>
        <w:rPr>
          <w:b/>
          <w:sz w:val="26"/>
          <w:szCs w:val="26"/>
          <w:lang w:eastAsia="ar-SA"/>
        </w:rPr>
        <w:t>,</w:t>
      </w:r>
      <w:r w:rsidRPr="00477B75">
        <w:rPr>
          <w:b/>
          <w:sz w:val="26"/>
          <w:szCs w:val="26"/>
          <w:lang w:eastAsia="ar-SA"/>
        </w:rPr>
        <w:t xml:space="preserve"> задач</w:t>
      </w:r>
      <w:r>
        <w:rPr>
          <w:b/>
          <w:sz w:val="26"/>
          <w:szCs w:val="26"/>
          <w:lang w:eastAsia="ar-SA"/>
        </w:rPr>
        <w:t>, целевых индикаторов</w:t>
      </w:r>
      <w:r w:rsidRPr="00477B75">
        <w:rPr>
          <w:b/>
          <w:sz w:val="26"/>
          <w:szCs w:val="26"/>
          <w:lang w:eastAsia="ar-SA"/>
        </w:rPr>
        <w:t xml:space="preserve"> Программы</w:t>
      </w:r>
      <w:bookmarkEnd w:id="0"/>
      <w:bookmarkEnd w:id="1"/>
      <w:r>
        <w:rPr>
          <w:b/>
          <w:sz w:val="26"/>
          <w:szCs w:val="26"/>
          <w:lang w:eastAsia="ar-SA"/>
        </w:rPr>
        <w:t>.</w:t>
      </w:r>
    </w:p>
    <w:p w:rsidR="00FC4165" w:rsidRDefault="00FC4165" w:rsidP="00477B75">
      <w:pPr>
        <w:ind w:firstLine="708"/>
        <w:jc w:val="both"/>
        <w:rPr>
          <w:b/>
          <w:sz w:val="26"/>
          <w:szCs w:val="26"/>
        </w:rPr>
      </w:pPr>
    </w:p>
    <w:p w:rsidR="00FC4165" w:rsidRDefault="00FC4165" w:rsidP="00477B75">
      <w:pPr>
        <w:ind w:firstLine="708"/>
        <w:jc w:val="both"/>
        <w:rPr>
          <w:sz w:val="24"/>
          <w:szCs w:val="24"/>
        </w:rPr>
      </w:pPr>
      <w:r w:rsidRPr="00477B75">
        <w:rPr>
          <w:sz w:val="24"/>
          <w:szCs w:val="24"/>
        </w:rPr>
        <w:t xml:space="preserve">В </w:t>
      </w:r>
      <w:r>
        <w:rPr>
          <w:sz w:val="24"/>
          <w:szCs w:val="24"/>
        </w:rPr>
        <w:t>качестве приоритетных направлений муниципальной программы можно обозначить:</w:t>
      </w:r>
    </w:p>
    <w:p w:rsidR="00FC4165" w:rsidRDefault="00FC4165" w:rsidP="00816E17">
      <w:pPr>
        <w:pStyle w:val="NoSpacing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27CDA">
        <w:rPr>
          <w:sz w:val="24"/>
          <w:szCs w:val="24"/>
        </w:rPr>
        <w:t>развитие системы первичной медицинской помощи</w:t>
      </w:r>
      <w:r>
        <w:rPr>
          <w:sz w:val="24"/>
          <w:szCs w:val="24"/>
        </w:rPr>
        <w:t>;</w:t>
      </w:r>
    </w:p>
    <w:p w:rsidR="00FC4165" w:rsidRDefault="00FC4165" w:rsidP="00816E17">
      <w:pPr>
        <w:pStyle w:val="NoSpacing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д</w:t>
      </w:r>
      <w:r w:rsidRPr="00927CDA">
        <w:rPr>
          <w:sz w:val="24"/>
          <w:szCs w:val="24"/>
        </w:rPr>
        <w:t>оступность первичной медико-санитарной помощи</w:t>
      </w:r>
      <w:r>
        <w:rPr>
          <w:sz w:val="24"/>
          <w:szCs w:val="24"/>
        </w:rPr>
        <w:t>;</w:t>
      </w:r>
    </w:p>
    <w:p w:rsidR="00FC4165" w:rsidRDefault="00FC4165" w:rsidP="00816E17">
      <w:pPr>
        <w:pStyle w:val="NoSpacing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ф</w:t>
      </w:r>
      <w:r w:rsidRPr="00927CDA">
        <w:rPr>
          <w:sz w:val="24"/>
          <w:szCs w:val="24"/>
        </w:rPr>
        <w:t>ормирование здорового образа жизни</w:t>
      </w:r>
      <w:r>
        <w:rPr>
          <w:sz w:val="24"/>
          <w:szCs w:val="24"/>
        </w:rPr>
        <w:t>;</w:t>
      </w:r>
    </w:p>
    <w:p w:rsidR="00FC4165" w:rsidRDefault="00FC4165" w:rsidP="00816E17">
      <w:pPr>
        <w:pStyle w:val="NoSpacing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л</w:t>
      </w:r>
      <w:r w:rsidRPr="00927CDA">
        <w:rPr>
          <w:sz w:val="24"/>
          <w:szCs w:val="24"/>
        </w:rPr>
        <w:t xml:space="preserve">екарственное обеспечение населения </w:t>
      </w:r>
      <w:r>
        <w:rPr>
          <w:sz w:val="24"/>
          <w:szCs w:val="24"/>
        </w:rPr>
        <w:t>района;</w:t>
      </w:r>
    </w:p>
    <w:p w:rsidR="00FC4165" w:rsidRPr="00927CDA" w:rsidRDefault="00FC4165" w:rsidP="00816E17">
      <w:pPr>
        <w:pStyle w:val="NoSpacing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с</w:t>
      </w:r>
      <w:r w:rsidRPr="00927CDA">
        <w:rPr>
          <w:sz w:val="24"/>
          <w:szCs w:val="24"/>
        </w:rPr>
        <w:t>овершенствование специализированной медицинской помощи</w:t>
      </w:r>
      <w:r>
        <w:rPr>
          <w:sz w:val="24"/>
          <w:szCs w:val="24"/>
        </w:rPr>
        <w:t>;</w:t>
      </w:r>
    </w:p>
    <w:p w:rsidR="00FC4165" w:rsidRDefault="00FC4165" w:rsidP="00816E17">
      <w:pPr>
        <w:pStyle w:val="NoSpacing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927CDA">
        <w:rPr>
          <w:sz w:val="24"/>
          <w:szCs w:val="24"/>
        </w:rPr>
        <w:t xml:space="preserve">овышение качества оказания медицинской помощи </w:t>
      </w:r>
      <w:r>
        <w:rPr>
          <w:sz w:val="24"/>
          <w:szCs w:val="24"/>
        </w:rPr>
        <w:t>населению;</w:t>
      </w:r>
    </w:p>
    <w:p w:rsidR="00FC4165" w:rsidRPr="00927CDA" w:rsidRDefault="00FC4165" w:rsidP="00816E17">
      <w:pPr>
        <w:pStyle w:val="NoSpacing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р</w:t>
      </w:r>
      <w:r w:rsidRPr="00927CDA">
        <w:rPr>
          <w:sz w:val="24"/>
          <w:szCs w:val="24"/>
        </w:rPr>
        <w:t>азвитие информатизации в здравоохранении</w:t>
      </w:r>
      <w:r>
        <w:rPr>
          <w:sz w:val="24"/>
          <w:szCs w:val="24"/>
        </w:rPr>
        <w:t>;</w:t>
      </w:r>
    </w:p>
    <w:p w:rsidR="00FC4165" w:rsidRDefault="00FC4165" w:rsidP="00816E17">
      <w:pPr>
        <w:jc w:val="both"/>
        <w:rPr>
          <w:sz w:val="24"/>
          <w:szCs w:val="24"/>
        </w:rPr>
      </w:pPr>
      <w:r>
        <w:rPr>
          <w:sz w:val="24"/>
          <w:szCs w:val="24"/>
        </w:rPr>
        <w:t>- м</w:t>
      </w:r>
      <w:r w:rsidRPr="00927CDA">
        <w:rPr>
          <w:sz w:val="24"/>
          <w:szCs w:val="24"/>
        </w:rPr>
        <w:t xml:space="preserve">одернизация инфраструктуры учреждений здравоохранения </w:t>
      </w:r>
      <w:r>
        <w:rPr>
          <w:sz w:val="24"/>
          <w:szCs w:val="24"/>
        </w:rPr>
        <w:t>Ачинского района</w:t>
      </w:r>
      <w:r w:rsidRPr="00927CDA">
        <w:rPr>
          <w:sz w:val="24"/>
          <w:szCs w:val="24"/>
        </w:rPr>
        <w:t>.</w:t>
      </w:r>
    </w:p>
    <w:p w:rsidR="00FC4165" w:rsidRPr="004C650C" w:rsidRDefault="00FC4165" w:rsidP="00876214">
      <w:pPr>
        <w:ind w:firstLine="360"/>
        <w:jc w:val="both"/>
        <w:rPr>
          <w:color w:val="000000"/>
          <w:spacing w:val="-2"/>
          <w:sz w:val="24"/>
          <w:szCs w:val="24"/>
        </w:rPr>
      </w:pPr>
      <w:r w:rsidRPr="004C650C">
        <w:rPr>
          <w:sz w:val="24"/>
          <w:szCs w:val="24"/>
        </w:rPr>
        <w:t xml:space="preserve">Главной целью настоящей </w:t>
      </w:r>
      <w:r>
        <w:rPr>
          <w:sz w:val="24"/>
          <w:szCs w:val="24"/>
        </w:rPr>
        <w:t>п</w:t>
      </w:r>
      <w:r w:rsidRPr="004C650C">
        <w:rPr>
          <w:sz w:val="24"/>
          <w:szCs w:val="24"/>
        </w:rPr>
        <w:t>рограммы является создание условий для обеспечения доступности и безопасности первичной медико-санитарной помощи в рамках выполнения лицензионных требований для осуществления медицинской деятельности.</w:t>
      </w:r>
    </w:p>
    <w:p w:rsidR="00FC4165" w:rsidRPr="004C650C" w:rsidRDefault="00FC4165" w:rsidP="00876214">
      <w:pPr>
        <w:ind w:firstLine="360"/>
        <w:jc w:val="both"/>
        <w:rPr>
          <w:sz w:val="24"/>
          <w:szCs w:val="24"/>
        </w:rPr>
      </w:pPr>
      <w:r w:rsidRPr="004C650C">
        <w:rPr>
          <w:color w:val="000000"/>
          <w:sz w:val="24"/>
          <w:szCs w:val="24"/>
        </w:rPr>
        <w:t>Для достижения цели необходимо решить следующие задачи:</w:t>
      </w:r>
    </w:p>
    <w:p w:rsidR="00FC4165" w:rsidRDefault="00FC4165" w:rsidP="008762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4C650C">
        <w:rPr>
          <w:sz w:val="24"/>
          <w:szCs w:val="24"/>
        </w:rPr>
        <w:t>- провести капитальный ремонт помещений структурных подразделений МБУЗ «Ачинская ЦРБ», расположенных на территории   Ачинского района</w:t>
      </w:r>
      <w:r>
        <w:rPr>
          <w:sz w:val="24"/>
          <w:szCs w:val="24"/>
        </w:rPr>
        <w:t>;</w:t>
      </w:r>
    </w:p>
    <w:p w:rsidR="00FC4165" w:rsidRPr="004C650C" w:rsidRDefault="00FC4165" w:rsidP="008762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>
        <w:rPr>
          <w:sz w:val="24"/>
          <w:szCs w:val="24"/>
        </w:rPr>
        <w:t>- установить модульные фельдшерско-акушерские пункты на территории района.</w:t>
      </w:r>
    </w:p>
    <w:p w:rsidR="00FC4165" w:rsidRPr="004C650C" w:rsidRDefault="00FC4165" w:rsidP="00876214">
      <w:pPr>
        <w:ind w:firstLine="708"/>
        <w:jc w:val="both"/>
        <w:rPr>
          <w:sz w:val="24"/>
          <w:szCs w:val="24"/>
        </w:rPr>
      </w:pPr>
      <w:r w:rsidRPr="004C650C">
        <w:rPr>
          <w:sz w:val="24"/>
          <w:szCs w:val="24"/>
        </w:rPr>
        <w:t xml:space="preserve">Целевыми индикаторами </w:t>
      </w:r>
      <w:r>
        <w:rPr>
          <w:sz w:val="24"/>
          <w:szCs w:val="24"/>
        </w:rPr>
        <w:t>под</w:t>
      </w:r>
      <w:r w:rsidRPr="004C650C">
        <w:rPr>
          <w:sz w:val="24"/>
          <w:szCs w:val="24"/>
        </w:rPr>
        <w:t>программы являются:</w:t>
      </w:r>
    </w:p>
    <w:p w:rsidR="00FC4165" w:rsidRPr="004C650C" w:rsidRDefault="00FC4165" w:rsidP="00876214">
      <w:pPr>
        <w:jc w:val="both"/>
        <w:rPr>
          <w:sz w:val="24"/>
          <w:szCs w:val="24"/>
        </w:rPr>
      </w:pPr>
      <w:r w:rsidRPr="004C650C">
        <w:rPr>
          <w:sz w:val="24"/>
          <w:szCs w:val="24"/>
        </w:rPr>
        <w:t xml:space="preserve">- </w:t>
      </w:r>
      <w:r>
        <w:rPr>
          <w:sz w:val="24"/>
          <w:szCs w:val="24"/>
        </w:rPr>
        <w:t>п</w:t>
      </w:r>
      <w:r w:rsidRPr="003B1BE1">
        <w:rPr>
          <w:sz w:val="24"/>
          <w:szCs w:val="24"/>
        </w:rPr>
        <w:t>олучение  положительных санитарно</w:t>
      </w:r>
      <w:r>
        <w:rPr>
          <w:sz w:val="24"/>
          <w:szCs w:val="24"/>
        </w:rPr>
        <w:t xml:space="preserve"> – </w:t>
      </w:r>
      <w:r w:rsidRPr="003B1BE1">
        <w:rPr>
          <w:sz w:val="24"/>
          <w:szCs w:val="24"/>
        </w:rPr>
        <w:t>эпидемиологическихзаключений структурными подразделениями МБУЗ «Ачинская ЦРБ», расположенными на территории Ачинского района.</w:t>
      </w:r>
    </w:p>
    <w:p w:rsidR="00FC4165" w:rsidRDefault="00FC4165" w:rsidP="00816E1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Задачей муниципальной программой является п</w:t>
      </w:r>
      <w:r w:rsidRPr="00ED0D8D">
        <w:rPr>
          <w:sz w:val="24"/>
          <w:szCs w:val="24"/>
        </w:rPr>
        <w:t>овышение уровня благоустройства сельских населенных пунктов, объектами инженерной и социальной инфраструктур</w:t>
      </w:r>
      <w:r>
        <w:rPr>
          <w:sz w:val="24"/>
          <w:szCs w:val="24"/>
        </w:rPr>
        <w:t>.</w:t>
      </w:r>
    </w:p>
    <w:p w:rsidR="00FC4165" w:rsidRDefault="00FC4165" w:rsidP="00477B75">
      <w:pPr>
        <w:ind w:firstLine="708"/>
        <w:jc w:val="both"/>
        <w:rPr>
          <w:sz w:val="24"/>
          <w:szCs w:val="24"/>
        </w:rPr>
      </w:pPr>
    </w:p>
    <w:p w:rsidR="00FC4165" w:rsidRDefault="00FC4165" w:rsidP="00477B75">
      <w:pPr>
        <w:ind w:firstLine="708"/>
        <w:jc w:val="both"/>
        <w:rPr>
          <w:b/>
          <w:sz w:val="26"/>
          <w:szCs w:val="26"/>
        </w:rPr>
      </w:pPr>
      <w:r w:rsidRPr="00BA1904">
        <w:rPr>
          <w:b/>
          <w:sz w:val="26"/>
          <w:szCs w:val="26"/>
        </w:rPr>
        <w:t>4. Прогноз развития здравоохранения на территории района</w:t>
      </w:r>
    </w:p>
    <w:p w:rsidR="00FC4165" w:rsidRDefault="00FC4165" w:rsidP="00477B75">
      <w:pPr>
        <w:ind w:firstLine="708"/>
        <w:jc w:val="both"/>
        <w:rPr>
          <w:b/>
          <w:sz w:val="26"/>
          <w:szCs w:val="26"/>
        </w:rPr>
      </w:pPr>
    </w:p>
    <w:p w:rsidR="00FC4165" w:rsidRPr="009B6813" w:rsidRDefault="00FC4165" w:rsidP="009B6813">
      <w:pPr>
        <w:pStyle w:val="ConsPlusCell"/>
        <w:ind w:firstLine="709"/>
        <w:jc w:val="both"/>
      </w:pPr>
      <w:r w:rsidRPr="005A15E7">
        <w:t xml:space="preserve">Структурные преобразования системы оказания медицинской помощи </w:t>
      </w:r>
      <w:r w:rsidRPr="005A15E7">
        <w:br/>
        <w:t>в</w:t>
      </w:r>
      <w:r>
        <w:t xml:space="preserve"> Ачинском районе</w:t>
      </w:r>
      <w:r w:rsidRPr="005A15E7">
        <w:t xml:space="preserve"> предусматривают к 2016 году </w:t>
      </w:r>
      <w:r w:rsidRPr="009B6813">
        <w:rPr>
          <w:lang w:eastAsia="en-US"/>
        </w:rPr>
        <w:t xml:space="preserve">устранить нарушения законодательства, безусловно представляющие угрозу жизни и здоровью пациентов и персонала в 54% фельдшерско-акушерских пунктах (в 14 из 26), в том числе путем </w:t>
      </w:r>
      <w:r w:rsidRPr="009B6813">
        <w:t>выполнения капитальных и текущих ремонтов в фельдшерско-акушерских пунктах, расположенных на территории Ачинского района;</w:t>
      </w:r>
    </w:p>
    <w:p w:rsidR="00FC4165" w:rsidRPr="009B6813" w:rsidRDefault="00FC4165" w:rsidP="009B6813">
      <w:pPr>
        <w:ind w:firstLine="540"/>
        <w:jc w:val="both"/>
        <w:rPr>
          <w:sz w:val="24"/>
          <w:szCs w:val="24"/>
        </w:rPr>
      </w:pPr>
      <w:r w:rsidRPr="009B6813">
        <w:rPr>
          <w:sz w:val="24"/>
          <w:szCs w:val="24"/>
        </w:rPr>
        <w:t>подготовить устройство фундаментов, инженерных коммуникаций (электричество, водоснабжение, водоотведение), благоустройство для установки 2 –х модульных ФАПов.</w:t>
      </w:r>
    </w:p>
    <w:p w:rsidR="00FC4165" w:rsidRPr="009B6813" w:rsidRDefault="00FC4165" w:rsidP="009B6813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9B6813">
        <w:rPr>
          <w:color w:val="FF0000"/>
          <w:sz w:val="24"/>
          <w:szCs w:val="24"/>
        </w:rPr>
        <w:tab/>
      </w:r>
      <w:r w:rsidRPr="009B6813">
        <w:rPr>
          <w:sz w:val="24"/>
          <w:szCs w:val="24"/>
        </w:rPr>
        <w:t xml:space="preserve">Реализация мероприятий подпрограммы будет способствовать: </w:t>
      </w:r>
    </w:p>
    <w:p w:rsidR="00FC4165" w:rsidRDefault="00FC4165" w:rsidP="009B6813">
      <w:pPr>
        <w:ind w:firstLine="708"/>
        <w:jc w:val="both"/>
        <w:rPr>
          <w:sz w:val="24"/>
          <w:szCs w:val="24"/>
        </w:rPr>
      </w:pPr>
      <w:r w:rsidRPr="009B6813">
        <w:rPr>
          <w:sz w:val="24"/>
          <w:szCs w:val="24"/>
        </w:rPr>
        <w:t>созданию условий для оказания медицинской помощи населению Ачинского района в соответствии с территориальной программой государственных гарантий оказания гражданам Российской Федерации бесплатной медицинской помощи.</w:t>
      </w:r>
    </w:p>
    <w:p w:rsidR="00FC4165" w:rsidRDefault="00FC4165" w:rsidP="009B6813">
      <w:pPr>
        <w:ind w:firstLine="708"/>
        <w:jc w:val="both"/>
        <w:rPr>
          <w:sz w:val="24"/>
          <w:szCs w:val="24"/>
        </w:rPr>
      </w:pPr>
    </w:p>
    <w:p w:rsidR="00FC4165" w:rsidRPr="00BA1904" w:rsidRDefault="00FC4165" w:rsidP="00BA1904">
      <w:pPr>
        <w:pStyle w:val="Heading3"/>
        <w:keepLines w:val="0"/>
        <w:widowControl/>
        <w:autoSpaceDE/>
        <w:autoSpaceDN/>
        <w:adjustRightInd/>
        <w:spacing w:before="0"/>
        <w:jc w:val="center"/>
        <w:rPr>
          <w:rFonts w:ascii="Times New Roman" w:hAnsi="Times New Roman"/>
          <w:bCs w:val="0"/>
          <w:color w:val="auto"/>
          <w:sz w:val="26"/>
          <w:szCs w:val="26"/>
          <w:lang w:eastAsia="ar-SA"/>
        </w:rPr>
      </w:pPr>
      <w:r w:rsidRPr="00BA1904">
        <w:rPr>
          <w:rFonts w:ascii="Times New Roman" w:hAnsi="Times New Roman"/>
          <w:color w:val="auto"/>
          <w:sz w:val="26"/>
          <w:szCs w:val="26"/>
        </w:rPr>
        <w:t xml:space="preserve">5. </w:t>
      </w:r>
      <w:r w:rsidRPr="00BA1904">
        <w:rPr>
          <w:rFonts w:ascii="Times New Roman" w:hAnsi="Times New Roman"/>
          <w:color w:val="auto"/>
          <w:sz w:val="26"/>
          <w:szCs w:val="26"/>
          <w:lang w:eastAsia="ar-SA"/>
        </w:rPr>
        <w:t>Перечень подпрограмм с указанием их реализации и ожидание результатов</w:t>
      </w:r>
    </w:p>
    <w:p w:rsidR="00FC4165" w:rsidRPr="005143F3" w:rsidRDefault="00FC4165" w:rsidP="00BA1904">
      <w:pPr>
        <w:ind w:firstLine="709"/>
        <w:jc w:val="both"/>
        <w:rPr>
          <w:sz w:val="28"/>
          <w:szCs w:val="28"/>
          <w:lang w:eastAsia="ar-SA"/>
        </w:rPr>
      </w:pPr>
    </w:p>
    <w:p w:rsidR="00FC4165" w:rsidRPr="00BA1904" w:rsidRDefault="00FC4165" w:rsidP="00BA1904">
      <w:pPr>
        <w:ind w:firstLine="540"/>
        <w:jc w:val="both"/>
        <w:rPr>
          <w:sz w:val="24"/>
          <w:szCs w:val="24"/>
          <w:lang w:eastAsia="ar-SA"/>
        </w:rPr>
      </w:pPr>
      <w:r>
        <w:rPr>
          <w:sz w:val="24"/>
          <w:szCs w:val="24"/>
        </w:rPr>
        <w:t>В рамках программы реализуется одна п</w:t>
      </w:r>
      <w:r w:rsidRPr="00BA1904">
        <w:rPr>
          <w:sz w:val="24"/>
          <w:szCs w:val="24"/>
        </w:rPr>
        <w:t>одпрограмма «Укрепление материально-технической базы учреждений здравоохранени</w:t>
      </w:r>
      <w:r>
        <w:rPr>
          <w:sz w:val="24"/>
          <w:szCs w:val="24"/>
        </w:rPr>
        <w:t>я</w:t>
      </w:r>
      <w:r w:rsidRPr="00BA1904">
        <w:rPr>
          <w:sz w:val="24"/>
          <w:szCs w:val="24"/>
        </w:rPr>
        <w:t>, расположенных на территории Ачнинского района.</w:t>
      </w:r>
    </w:p>
    <w:p w:rsidR="00FC4165" w:rsidRPr="00BA1904" w:rsidRDefault="00FC4165" w:rsidP="00BA1904">
      <w:pPr>
        <w:ind w:firstLine="709"/>
        <w:jc w:val="both"/>
        <w:rPr>
          <w:sz w:val="24"/>
          <w:szCs w:val="24"/>
        </w:rPr>
      </w:pPr>
      <w:r w:rsidRPr="00BA1904">
        <w:rPr>
          <w:sz w:val="24"/>
          <w:szCs w:val="24"/>
        </w:rPr>
        <w:t>Срок исполнения программы – 2014 – 2016 годы. Ожидаемые результаты:</w:t>
      </w:r>
    </w:p>
    <w:p w:rsidR="00FC4165" w:rsidRPr="00C51B45" w:rsidRDefault="00FC4165" w:rsidP="00BA1904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jc w:val="both"/>
        <w:rPr>
          <w:rFonts w:ascii="Calibri" w:hAnsi="Calibri"/>
          <w:sz w:val="24"/>
          <w:szCs w:val="24"/>
        </w:rPr>
      </w:pPr>
      <w:r w:rsidRPr="00BA1904">
        <w:rPr>
          <w:sz w:val="24"/>
          <w:szCs w:val="24"/>
        </w:rPr>
        <w:t xml:space="preserve">Увеличение </w:t>
      </w:r>
      <w:r>
        <w:rPr>
          <w:sz w:val="24"/>
          <w:szCs w:val="24"/>
        </w:rPr>
        <w:t xml:space="preserve">количества </w:t>
      </w:r>
      <w:r w:rsidRPr="00BA1904">
        <w:rPr>
          <w:sz w:val="24"/>
          <w:szCs w:val="24"/>
        </w:rPr>
        <w:t>модульных фель</w:t>
      </w:r>
      <w:r>
        <w:rPr>
          <w:sz w:val="24"/>
          <w:szCs w:val="24"/>
        </w:rPr>
        <w:t>д</w:t>
      </w:r>
      <w:r w:rsidRPr="00BA1904">
        <w:rPr>
          <w:sz w:val="24"/>
          <w:szCs w:val="24"/>
        </w:rPr>
        <w:t>шерско-акушерских пунктов;</w:t>
      </w:r>
    </w:p>
    <w:p w:rsidR="00FC4165" w:rsidRPr="00C51B45" w:rsidRDefault="00FC4165" w:rsidP="00BA1904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jc w:val="both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 xml:space="preserve">Проведение капитального ремонта в </w:t>
      </w:r>
      <w:r w:rsidRPr="00BA1904">
        <w:rPr>
          <w:sz w:val="24"/>
          <w:szCs w:val="24"/>
        </w:rPr>
        <w:t>фель</w:t>
      </w:r>
      <w:r>
        <w:rPr>
          <w:sz w:val="24"/>
          <w:szCs w:val="24"/>
        </w:rPr>
        <w:t>д</w:t>
      </w:r>
      <w:r w:rsidRPr="00BA1904">
        <w:rPr>
          <w:sz w:val="24"/>
          <w:szCs w:val="24"/>
        </w:rPr>
        <w:t>шерско-акушерских пунктах;</w:t>
      </w:r>
    </w:p>
    <w:p w:rsidR="00FC4165" w:rsidRPr="00C51B45" w:rsidRDefault="00FC4165" w:rsidP="00BA1904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jc w:val="both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 xml:space="preserve">Улучшение качества </w:t>
      </w:r>
      <w:r w:rsidRPr="00477B75">
        <w:rPr>
          <w:sz w:val="24"/>
          <w:szCs w:val="24"/>
        </w:rPr>
        <w:t>лечебно-профилактической помощи</w:t>
      </w:r>
      <w:r>
        <w:rPr>
          <w:sz w:val="24"/>
          <w:szCs w:val="24"/>
        </w:rPr>
        <w:t>;</w:t>
      </w:r>
    </w:p>
    <w:p w:rsidR="00FC4165" w:rsidRDefault="00FC4165" w:rsidP="00BA1904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jc w:val="both"/>
        <w:rPr>
          <w:sz w:val="24"/>
          <w:szCs w:val="24"/>
        </w:rPr>
      </w:pPr>
      <w:r w:rsidRPr="00C51B45">
        <w:rPr>
          <w:sz w:val="24"/>
          <w:szCs w:val="24"/>
        </w:rPr>
        <w:t xml:space="preserve">Доступность </w:t>
      </w:r>
      <w:r w:rsidRPr="00477B75">
        <w:rPr>
          <w:sz w:val="24"/>
          <w:szCs w:val="24"/>
        </w:rPr>
        <w:t>лечебно-профилактической помощи</w:t>
      </w:r>
      <w:r>
        <w:rPr>
          <w:sz w:val="24"/>
          <w:szCs w:val="24"/>
        </w:rPr>
        <w:t>;</w:t>
      </w:r>
    </w:p>
    <w:p w:rsidR="00FC4165" w:rsidRDefault="00FC4165" w:rsidP="00BA1904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Увеличение продолжительности жизни населения.</w:t>
      </w:r>
    </w:p>
    <w:p w:rsidR="00FC4165" w:rsidRDefault="00FC4165" w:rsidP="00C51B45">
      <w:pPr>
        <w:widowControl/>
        <w:autoSpaceDE/>
        <w:autoSpaceDN/>
        <w:adjustRightInd/>
        <w:spacing w:after="200" w:line="276" w:lineRule="auto"/>
        <w:jc w:val="both"/>
        <w:rPr>
          <w:b/>
          <w:sz w:val="26"/>
          <w:szCs w:val="26"/>
          <w:lang w:eastAsia="ar-SA"/>
        </w:rPr>
      </w:pPr>
      <w:r>
        <w:rPr>
          <w:b/>
          <w:sz w:val="26"/>
          <w:szCs w:val="26"/>
        </w:rPr>
        <w:t>6</w:t>
      </w:r>
      <w:r w:rsidRPr="00CD2026">
        <w:rPr>
          <w:b/>
          <w:sz w:val="26"/>
          <w:szCs w:val="26"/>
        </w:rPr>
        <w:t xml:space="preserve">. </w:t>
      </w:r>
      <w:r>
        <w:rPr>
          <w:b/>
          <w:sz w:val="26"/>
          <w:szCs w:val="26"/>
          <w:lang w:eastAsia="ar-SA"/>
        </w:rPr>
        <w:t>Информация о распределении планируемых расходов по программе</w:t>
      </w:r>
    </w:p>
    <w:p w:rsidR="00FC4165" w:rsidRDefault="00FC4165" w:rsidP="00650690">
      <w:pPr>
        <w:widowControl/>
        <w:autoSpaceDE/>
        <w:autoSpaceDN/>
        <w:adjustRightInd/>
        <w:spacing w:after="200" w:line="276" w:lineRule="auto"/>
        <w:sectPr w:rsidR="00FC4165" w:rsidSect="00C51B4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4"/>
          <w:szCs w:val="24"/>
        </w:rPr>
        <w:tab/>
        <w:t>Информация о распределении планируемых расходов по программе представлена в приложении №3 муниципальной программе «Развитие здравоохранения на территории Ачинского района» на 2014 – 2016 года.</w:t>
      </w:r>
    </w:p>
    <w:p w:rsidR="00FC4165" w:rsidRDefault="00FC4165" w:rsidP="00C51B45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№1</w:t>
      </w:r>
    </w:p>
    <w:p w:rsidR="00FC4165" w:rsidRPr="0060190A" w:rsidRDefault="00FC4165" w:rsidP="00C51B45">
      <w:pPr>
        <w:jc w:val="right"/>
        <w:rPr>
          <w:sz w:val="24"/>
          <w:szCs w:val="24"/>
        </w:rPr>
      </w:pPr>
      <w:r w:rsidRPr="0060190A">
        <w:rPr>
          <w:sz w:val="24"/>
          <w:szCs w:val="24"/>
        </w:rPr>
        <w:t>К муниципальной программе «Развитие здравоохранения</w:t>
      </w:r>
    </w:p>
    <w:p w:rsidR="00FC4165" w:rsidRDefault="00FC4165" w:rsidP="00C51B45">
      <w:pPr>
        <w:jc w:val="right"/>
      </w:pPr>
      <w:r w:rsidRPr="0060190A">
        <w:rPr>
          <w:sz w:val="24"/>
          <w:szCs w:val="24"/>
        </w:rPr>
        <w:t>на территории Ачинского района» на 2014-2016 годы</w:t>
      </w:r>
    </w:p>
    <w:p w:rsidR="00FC4165" w:rsidRDefault="00FC4165" w:rsidP="00C51B45">
      <w:pPr>
        <w:jc w:val="center"/>
      </w:pPr>
    </w:p>
    <w:p w:rsidR="00FC4165" w:rsidRPr="007832B0" w:rsidRDefault="00FC4165" w:rsidP="00C51B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832B0">
        <w:rPr>
          <w:rFonts w:ascii="Times New Roman" w:hAnsi="Times New Roman" w:cs="Times New Roman"/>
          <w:sz w:val="24"/>
          <w:szCs w:val="24"/>
        </w:rPr>
        <w:t xml:space="preserve">Цели, целевые </w:t>
      </w:r>
      <w:r>
        <w:rPr>
          <w:rFonts w:ascii="Times New Roman" w:hAnsi="Times New Roman" w:cs="Times New Roman"/>
          <w:sz w:val="24"/>
          <w:szCs w:val="24"/>
        </w:rPr>
        <w:t>индикаторы</w:t>
      </w:r>
      <w:r w:rsidRPr="007832B0">
        <w:rPr>
          <w:rFonts w:ascii="Times New Roman" w:hAnsi="Times New Roman" w:cs="Times New Roman"/>
          <w:sz w:val="24"/>
          <w:szCs w:val="24"/>
        </w:rPr>
        <w:t xml:space="preserve">, задачи, показатели результативности </w:t>
      </w:r>
    </w:p>
    <w:p w:rsidR="00FC4165" w:rsidRPr="007832B0" w:rsidRDefault="00FC4165" w:rsidP="00C51B45"/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7412"/>
        <w:gridCol w:w="1843"/>
        <w:gridCol w:w="1559"/>
        <w:gridCol w:w="1559"/>
        <w:gridCol w:w="1559"/>
      </w:tblGrid>
      <w:tr w:rsidR="00FC4165" w:rsidRPr="0022253E" w:rsidTr="0060190A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165" w:rsidRPr="0022253E" w:rsidRDefault="00FC4165" w:rsidP="00312D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 xml:space="preserve">№  </w:t>
            </w:r>
            <w:r w:rsidRPr="0022253E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7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165" w:rsidRPr="0022253E" w:rsidRDefault="00FC4165" w:rsidP="00312D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Цели, задачи, целевые индикаторы, </w:t>
            </w: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>показатели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результативности</w:t>
            </w:r>
            <w:r w:rsidRPr="0022253E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165" w:rsidRPr="0022253E" w:rsidRDefault="00FC4165" w:rsidP="00312D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  <w:r w:rsidRPr="0022253E">
              <w:rPr>
                <w:rFonts w:ascii="Times New Roman" w:hAnsi="Times New Roman" w:cs="Times New Roman"/>
                <w:sz w:val="22"/>
                <w:szCs w:val="22"/>
              </w:rPr>
              <w:br/>
              <w:t>измерения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165" w:rsidRPr="003F3ACF" w:rsidRDefault="00FC4165" w:rsidP="00312D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2014 г.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165" w:rsidRPr="0022253E" w:rsidRDefault="00FC4165" w:rsidP="00312D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65C8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 w:rsidRPr="00C465C8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165" w:rsidRPr="0022253E" w:rsidRDefault="00FC4165" w:rsidP="00312D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65C8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  <w:r w:rsidRPr="00C465C8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</w:tc>
      </w:tr>
      <w:tr w:rsidR="00FC4165" w:rsidRPr="0022253E" w:rsidTr="0060190A">
        <w:trPr>
          <w:cantSplit/>
          <w:trHeight w:val="458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165" w:rsidRPr="0022253E" w:rsidRDefault="00FC4165" w:rsidP="006019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393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165" w:rsidRPr="0022253E" w:rsidRDefault="00FC4165" w:rsidP="00FC7FF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>Цель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С</w:t>
            </w:r>
            <w:r w:rsidRPr="00FC7FF8">
              <w:rPr>
                <w:rFonts w:ascii="Times New Roman" w:hAnsi="Times New Roman" w:cs="Times New Roman"/>
                <w:sz w:val="22"/>
                <w:szCs w:val="22"/>
              </w:rPr>
              <w:t>оздание условий для обеспечения доступности и безопасности первичной медико-санитарной помощи в рамках выполнения лицензионных требований для осуществления медицинской деятельности</w:t>
            </w:r>
          </w:p>
        </w:tc>
      </w:tr>
      <w:tr w:rsidR="00FC4165" w:rsidRPr="0022253E" w:rsidTr="00A463D1">
        <w:trPr>
          <w:cantSplit/>
          <w:trHeight w:val="408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165" w:rsidRPr="0022253E" w:rsidRDefault="00FC4165" w:rsidP="00A463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1393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165" w:rsidRPr="0022253E" w:rsidRDefault="00FC4165" w:rsidP="00FC7FF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>Задача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П</w:t>
            </w:r>
            <w:r w:rsidRPr="00FC7FF8">
              <w:rPr>
                <w:rFonts w:ascii="Times New Roman" w:hAnsi="Times New Roman" w:cs="Times New Roman"/>
                <w:sz w:val="22"/>
                <w:szCs w:val="22"/>
              </w:rPr>
              <w:t>овышение уровня благоустройства сельских населенных пунктов, объектами инженерной и социальной инфраструктур</w:t>
            </w:r>
          </w:p>
        </w:tc>
      </w:tr>
      <w:tr w:rsidR="00FC4165" w:rsidRPr="0022253E" w:rsidTr="00312D8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165" w:rsidRPr="0022253E" w:rsidRDefault="00FC4165" w:rsidP="00FC7F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>1.1.1</w:t>
            </w:r>
          </w:p>
        </w:tc>
        <w:tc>
          <w:tcPr>
            <w:tcW w:w="1393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165" w:rsidRPr="0022253E" w:rsidRDefault="00FC4165" w:rsidP="00312D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253E">
              <w:rPr>
                <w:rFonts w:ascii="Times New Roman" w:hAnsi="Times New Roman" w:cs="Times New Roman"/>
                <w:sz w:val="22"/>
                <w:szCs w:val="22"/>
              </w:rPr>
              <w:t>Подпрограмма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1: «Укрепление материально-технической базы учреждений здравоохранения, расположенных на территории Ачинского района» на 2014-2016 годы</w:t>
            </w:r>
          </w:p>
        </w:tc>
      </w:tr>
      <w:tr w:rsidR="00FC4165" w:rsidRPr="0022253E" w:rsidTr="00792734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165" w:rsidRPr="0022253E" w:rsidRDefault="00FC4165" w:rsidP="007927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1.1.1.1.</w:t>
            </w:r>
          </w:p>
        </w:tc>
        <w:tc>
          <w:tcPr>
            <w:tcW w:w="7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165" w:rsidRPr="0022253E" w:rsidRDefault="00FC4165" w:rsidP="00FC7FF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Проведение капитальных ремонтов фельдшерско-акушерских пунктов структурных подразделений МБУЗ «Ачинская ЦРБ», расположенных на территории Ачинского района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165" w:rsidRPr="0022253E" w:rsidRDefault="00FC4165" w:rsidP="007927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165" w:rsidRPr="00D97044" w:rsidRDefault="00FC4165" w:rsidP="007927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165" w:rsidRPr="0022253E" w:rsidRDefault="00FC4165" w:rsidP="007927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165" w:rsidRPr="0022253E" w:rsidRDefault="00FC4165" w:rsidP="007927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FC4165" w:rsidRPr="0022253E" w:rsidTr="00792734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165" w:rsidRPr="0022253E" w:rsidRDefault="00FC4165" w:rsidP="007927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1.1.1.2.</w:t>
            </w:r>
          </w:p>
        </w:tc>
        <w:tc>
          <w:tcPr>
            <w:tcW w:w="7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165" w:rsidRDefault="00FC4165" w:rsidP="00772A4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Количество модульных фельдшерско-акушерских пунктов, установленных в населенных пунктах района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165" w:rsidRDefault="00FC4165" w:rsidP="007927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165" w:rsidRPr="00D97044" w:rsidRDefault="00FC4165" w:rsidP="00FC7F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165" w:rsidRPr="0022253E" w:rsidRDefault="00FC4165" w:rsidP="00FC7F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165" w:rsidRPr="0022253E" w:rsidRDefault="00FC4165" w:rsidP="00FC7F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FC4165" w:rsidRDefault="00FC4165" w:rsidP="00C51B45">
      <w:pPr>
        <w:jc w:val="center"/>
      </w:pPr>
    </w:p>
    <w:p w:rsidR="00FC4165" w:rsidRDefault="00FC4165" w:rsidP="00C51B45">
      <w:pPr>
        <w:jc w:val="center"/>
      </w:pPr>
    </w:p>
    <w:p w:rsidR="00FC4165" w:rsidRDefault="00FC4165" w:rsidP="00C51B45">
      <w:pPr>
        <w:jc w:val="center"/>
      </w:pPr>
    </w:p>
    <w:p w:rsidR="00FC4165" w:rsidRDefault="00FC4165" w:rsidP="00C51B45">
      <w:pPr>
        <w:jc w:val="center"/>
      </w:pPr>
    </w:p>
    <w:p w:rsidR="00FC4165" w:rsidRDefault="00FC4165" w:rsidP="00C51B45">
      <w:pPr>
        <w:jc w:val="center"/>
      </w:pPr>
    </w:p>
    <w:p w:rsidR="00FC4165" w:rsidRDefault="00FC4165" w:rsidP="00C51B45">
      <w:pPr>
        <w:jc w:val="center"/>
      </w:pPr>
    </w:p>
    <w:p w:rsidR="00FC4165" w:rsidRDefault="00FC4165" w:rsidP="00C51B45">
      <w:pPr>
        <w:jc w:val="center"/>
      </w:pPr>
    </w:p>
    <w:p w:rsidR="00FC4165" w:rsidRDefault="00FC4165" w:rsidP="00C51B45">
      <w:pPr>
        <w:jc w:val="center"/>
      </w:pPr>
    </w:p>
    <w:p w:rsidR="00FC4165" w:rsidRDefault="00FC4165" w:rsidP="00C51B45">
      <w:pPr>
        <w:jc w:val="center"/>
      </w:pPr>
    </w:p>
    <w:p w:rsidR="00FC4165" w:rsidRDefault="00FC4165" w:rsidP="00C51B45">
      <w:pPr>
        <w:jc w:val="center"/>
      </w:pPr>
    </w:p>
    <w:p w:rsidR="00FC4165" w:rsidRDefault="00FC4165" w:rsidP="00C51B45">
      <w:pPr>
        <w:jc w:val="center"/>
      </w:pPr>
    </w:p>
    <w:p w:rsidR="00FC4165" w:rsidRDefault="00FC4165" w:rsidP="00C51B45">
      <w:pPr>
        <w:jc w:val="center"/>
      </w:pPr>
    </w:p>
    <w:p w:rsidR="00FC4165" w:rsidRDefault="00FC4165" w:rsidP="00C51B45">
      <w:pPr>
        <w:jc w:val="center"/>
      </w:pPr>
    </w:p>
    <w:p w:rsidR="00FC4165" w:rsidRDefault="00FC4165" w:rsidP="00C51B45">
      <w:pPr>
        <w:jc w:val="center"/>
      </w:pPr>
    </w:p>
    <w:p w:rsidR="00FC4165" w:rsidRDefault="00FC4165" w:rsidP="00C51B45">
      <w:pPr>
        <w:jc w:val="center"/>
      </w:pPr>
    </w:p>
    <w:p w:rsidR="00FC4165" w:rsidRDefault="00FC4165" w:rsidP="00C51B45">
      <w:pPr>
        <w:jc w:val="center"/>
      </w:pPr>
    </w:p>
    <w:p w:rsidR="00FC4165" w:rsidRDefault="00FC4165" w:rsidP="00C51B45">
      <w:pPr>
        <w:jc w:val="center"/>
      </w:pPr>
    </w:p>
    <w:p w:rsidR="00FC4165" w:rsidRDefault="00FC4165" w:rsidP="00C51B45">
      <w:pPr>
        <w:jc w:val="center"/>
      </w:pPr>
    </w:p>
    <w:p w:rsidR="00FC4165" w:rsidRDefault="00FC4165" w:rsidP="00C51B45">
      <w:pPr>
        <w:jc w:val="center"/>
      </w:pPr>
    </w:p>
    <w:p w:rsidR="00FC4165" w:rsidRDefault="00FC4165" w:rsidP="00792734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№2</w:t>
      </w:r>
    </w:p>
    <w:p w:rsidR="00FC4165" w:rsidRPr="0060190A" w:rsidRDefault="00FC4165" w:rsidP="00792734">
      <w:pPr>
        <w:jc w:val="right"/>
        <w:rPr>
          <w:sz w:val="24"/>
          <w:szCs w:val="24"/>
        </w:rPr>
      </w:pPr>
      <w:r w:rsidRPr="0060190A">
        <w:rPr>
          <w:sz w:val="24"/>
          <w:szCs w:val="24"/>
        </w:rPr>
        <w:t>К муниципальной программе «Развитие здравоохранения</w:t>
      </w:r>
    </w:p>
    <w:p w:rsidR="00FC4165" w:rsidRDefault="00FC4165" w:rsidP="00792734">
      <w:pPr>
        <w:jc w:val="center"/>
        <w:rPr>
          <w:sz w:val="24"/>
          <w:szCs w:val="24"/>
        </w:rPr>
      </w:pPr>
      <w:r w:rsidRPr="0060190A">
        <w:rPr>
          <w:sz w:val="24"/>
          <w:szCs w:val="24"/>
        </w:rPr>
        <w:t>на территории Ачинского района» на 2014-2016 годы</w:t>
      </w:r>
    </w:p>
    <w:p w:rsidR="00FC4165" w:rsidRDefault="00FC4165" w:rsidP="00792734">
      <w:pPr>
        <w:jc w:val="center"/>
      </w:pPr>
    </w:p>
    <w:p w:rsidR="00FC4165" w:rsidRPr="0001504B" w:rsidRDefault="00FC4165" w:rsidP="00792734">
      <w:pPr>
        <w:jc w:val="center"/>
        <w:rPr>
          <w:sz w:val="24"/>
          <w:szCs w:val="24"/>
        </w:rPr>
      </w:pPr>
      <w:r w:rsidRPr="0001504B">
        <w:rPr>
          <w:sz w:val="24"/>
          <w:szCs w:val="24"/>
        </w:rPr>
        <w:t>Распределение планируемых расходов по муниципальной программе</w:t>
      </w:r>
    </w:p>
    <w:tbl>
      <w:tblPr>
        <w:tblW w:w="15243" w:type="dxa"/>
        <w:tblInd w:w="93" w:type="dxa"/>
        <w:tblLook w:val="00A0"/>
      </w:tblPr>
      <w:tblGrid>
        <w:gridCol w:w="1739"/>
        <w:gridCol w:w="2082"/>
        <w:gridCol w:w="2112"/>
        <w:gridCol w:w="787"/>
        <w:gridCol w:w="560"/>
        <w:gridCol w:w="700"/>
        <w:gridCol w:w="560"/>
        <w:gridCol w:w="2312"/>
        <w:gridCol w:w="1327"/>
        <w:gridCol w:w="1096"/>
        <w:gridCol w:w="1096"/>
        <w:gridCol w:w="872"/>
      </w:tblGrid>
      <w:tr w:rsidR="00FC4165" w:rsidRPr="00714B47" w:rsidTr="003C4895">
        <w:trPr>
          <w:trHeight w:val="675"/>
        </w:trPr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4165" w:rsidRPr="00714B47" w:rsidRDefault="00FC4165" w:rsidP="00312D81">
            <w:pPr>
              <w:jc w:val="center"/>
            </w:pPr>
            <w:r w:rsidRPr="00714B47">
              <w:t>Статус (муниципальная программа, подпрограмма</w:t>
            </w:r>
            <w:r>
              <w:t>, отдельное мероприятие</w:t>
            </w:r>
            <w:r w:rsidRPr="00714B47">
              <w:t>)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4165" w:rsidRPr="00714B47" w:rsidRDefault="00FC4165" w:rsidP="00312D81">
            <w:pPr>
              <w:jc w:val="center"/>
            </w:pPr>
            <w:r w:rsidRPr="00714B47">
              <w:t>Наименование  программы, подпрограммы</w:t>
            </w:r>
            <w:r>
              <w:t>, отдельного мероприятия</w:t>
            </w:r>
          </w:p>
        </w:tc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4165" w:rsidRPr="00714B47" w:rsidRDefault="00FC4165" w:rsidP="00312D81">
            <w:pPr>
              <w:jc w:val="center"/>
            </w:pPr>
            <w:r w:rsidRPr="00714B47">
              <w:t>Наименование ГРБС</w:t>
            </w:r>
          </w:p>
        </w:tc>
        <w:tc>
          <w:tcPr>
            <w:tcW w:w="26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165" w:rsidRPr="008127B1" w:rsidRDefault="00FC4165" w:rsidP="00312D81">
            <w:pPr>
              <w:jc w:val="center"/>
            </w:pPr>
            <w:r w:rsidRPr="008127B1">
              <w:t xml:space="preserve">Код бюджетной классификации </w:t>
            </w:r>
          </w:p>
        </w:tc>
        <w:tc>
          <w:tcPr>
            <w:tcW w:w="2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165" w:rsidRPr="008127B1" w:rsidRDefault="00FC4165" w:rsidP="00312D81">
            <w:pPr>
              <w:jc w:val="center"/>
            </w:pPr>
            <w:r w:rsidRPr="008127B1">
              <w:t>Источники финансирования</w:t>
            </w:r>
          </w:p>
        </w:tc>
        <w:tc>
          <w:tcPr>
            <w:tcW w:w="4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165" w:rsidRPr="00714B47" w:rsidRDefault="00FC4165" w:rsidP="00312D81">
            <w:pPr>
              <w:jc w:val="center"/>
            </w:pPr>
            <w:r>
              <w:t xml:space="preserve">Расходы </w:t>
            </w:r>
            <w:r>
              <w:br/>
              <w:t>(тыс. руб.), в том числе по годам</w:t>
            </w:r>
          </w:p>
        </w:tc>
      </w:tr>
      <w:tr w:rsidR="00FC4165" w:rsidRPr="00714B47" w:rsidTr="003C4895">
        <w:trPr>
          <w:trHeight w:val="803"/>
        </w:trPr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4165" w:rsidRPr="00714B47" w:rsidRDefault="00FC4165" w:rsidP="00312D81"/>
        </w:tc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4165" w:rsidRPr="00714B47" w:rsidRDefault="00FC4165" w:rsidP="00312D81"/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4165" w:rsidRPr="00714B47" w:rsidRDefault="00FC4165" w:rsidP="00312D81"/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8127B1" w:rsidRDefault="00FC4165" w:rsidP="00312D81">
            <w:pPr>
              <w:jc w:val="center"/>
            </w:pPr>
            <w:r w:rsidRPr="008127B1">
              <w:t>ГРБС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8127B1" w:rsidRDefault="00FC4165" w:rsidP="00312D81">
            <w:pPr>
              <w:jc w:val="center"/>
            </w:pPr>
            <w:r w:rsidRPr="008127B1">
              <w:t>Рз</w:t>
            </w:r>
            <w:r w:rsidRPr="008127B1">
              <w:br/>
              <w:t>Пр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8127B1" w:rsidRDefault="00FC4165" w:rsidP="00312D81">
            <w:pPr>
              <w:jc w:val="center"/>
            </w:pPr>
            <w:r w:rsidRPr="008127B1">
              <w:t>ЦСР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8127B1" w:rsidRDefault="00FC4165" w:rsidP="00312D81">
            <w:pPr>
              <w:jc w:val="center"/>
            </w:pPr>
            <w:r w:rsidRPr="008127B1">
              <w:t>ВР</w:t>
            </w:r>
          </w:p>
        </w:tc>
        <w:tc>
          <w:tcPr>
            <w:tcW w:w="2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165" w:rsidRPr="008127B1" w:rsidRDefault="00FC4165" w:rsidP="00312D81">
            <w:pPr>
              <w:jc w:val="center"/>
            </w:pP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165" w:rsidRPr="00714B47" w:rsidRDefault="00FC4165" w:rsidP="003C4895">
            <w:pPr>
              <w:jc w:val="center"/>
            </w:pPr>
            <w:r w:rsidRPr="00C465C8">
              <w:t>20</w:t>
            </w:r>
            <w:r>
              <w:t>14</w:t>
            </w:r>
            <w:r w:rsidRPr="00C465C8">
              <w:t xml:space="preserve"> г.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165" w:rsidRPr="00714B47" w:rsidRDefault="00FC4165" w:rsidP="003C4895">
            <w:pPr>
              <w:jc w:val="center"/>
            </w:pPr>
            <w:r w:rsidRPr="00C465C8">
              <w:t>20</w:t>
            </w:r>
            <w:r>
              <w:t>15</w:t>
            </w:r>
            <w:r w:rsidRPr="00C465C8">
              <w:t xml:space="preserve"> г.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165" w:rsidRPr="00714B47" w:rsidRDefault="00FC4165" w:rsidP="003C4895">
            <w:pPr>
              <w:jc w:val="center"/>
            </w:pPr>
            <w:r w:rsidRPr="00C465C8">
              <w:t>20</w:t>
            </w:r>
            <w:r>
              <w:t>16</w:t>
            </w:r>
            <w:r w:rsidRPr="00C465C8">
              <w:t xml:space="preserve"> г.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14B47" w:rsidRDefault="00FC4165" w:rsidP="00312D81">
            <w:pPr>
              <w:jc w:val="center"/>
            </w:pPr>
            <w:r w:rsidRPr="00714B47">
              <w:t>Итого на период</w:t>
            </w:r>
          </w:p>
        </w:tc>
      </w:tr>
      <w:tr w:rsidR="00FC4165" w:rsidRPr="007E2AE3" w:rsidTr="003C4895">
        <w:trPr>
          <w:trHeight w:val="360"/>
        </w:trPr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4165" w:rsidRPr="007E2AE3" w:rsidRDefault="00FC4165" w:rsidP="00312D81">
            <w:pPr>
              <w:rPr>
                <w:b/>
              </w:rPr>
            </w:pPr>
            <w:r w:rsidRPr="007E2AE3">
              <w:rPr>
                <w:b/>
              </w:rPr>
              <w:t>Муниципальная  программа</w:t>
            </w:r>
          </w:p>
        </w:tc>
        <w:tc>
          <w:tcPr>
            <w:tcW w:w="208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4165" w:rsidRPr="0001504B" w:rsidRDefault="00FC4165" w:rsidP="0001504B">
            <w:pPr>
              <w:jc w:val="center"/>
              <w:rPr>
                <w:b/>
                <w:sz w:val="24"/>
                <w:szCs w:val="24"/>
              </w:rPr>
            </w:pPr>
            <w:r w:rsidRPr="0001504B">
              <w:rPr>
                <w:b/>
                <w:sz w:val="24"/>
                <w:szCs w:val="24"/>
              </w:rPr>
              <w:t>«Развитие здравоохранения</w:t>
            </w:r>
          </w:p>
          <w:p w:rsidR="00FC4165" w:rsidRPr="007E2AE3" w:rsidRDefault="00FC4165" w:rsidP="0001504B">
            <w:pPr>
              <w:jc w:val="center"/>
              <w:rPr>
                <w:b/>
              </w:rPr>
            </w:pPr>
            <w:r w:rsidRPr="0001504B">
              <w:rPr>
                <w:b/>
                <w:sz w:val="24"/>
                <w:szCs w:val="24"/>
              </w:rPr>
              <w:t>на территории Ачинского района» на 2014-2016 годы</w:t>
            </w:r>
          </w:p>
        </w:tc>
        <w:tc>
          <w:tcPr>
            <w:tcW w:w="20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C4165" w:rsidRPr="007E2AE3" w:rsidRDefault="00FC4165" w:rsidP="00312D81">
            <w:pPr>
              <w:rPr>
                <w:b/>
              </w:rPr>
            </w:pPr>
            <w:r w:rsidRPr="007E2AE3">
              <w:rPr>
                <w:b/>
              </w:rPr>
              <w:t>всего расходные обязательства по программе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E2AE3" w:rsidRDefault="00FC4165" w:rsidP="00312D81">
            <w:pPr>
              <w:jc w:val="both"/>
              <w:rPr>
                <w:b/>
              </w:rPr>
            </w:pPr>
            <w:r w:rsidRPr="007E2AE3">
              <w:rPr>
                <w:b/>
              </w:rPr>
              <w:t>Всего, в том числе: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65" w:rsidRPr="007E2AE3" w:rsidRDefault="00FC4165" w:rsidP="003C4895">
            <w:pPr>
              <w:jc w:val="center"/>
              <w:rPr>
                <w:b/>
              </w:rPr>
            </w:pPr>
            <w:r>
              <w:rPr>
                <w:b/>
              </w:rPr>
              <w:t>2505,6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65" w:rsidRPr="007E2AE3" w:rsidRDefault="00FC4165" w:rsidP="003C4895">
            <w:pPr>
              <w:jc w:val="center"/>
              <w:rPr>
                <w:b/>
              </w:rPr>
            </w:pPr>
            <w:r>
              <w:rPr>
                <w:b/>
              </w:rPr>
              <w:t>6327,2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65" w:rsidRPr="007E2AE3" w:rsidRDefault="00FC4165" w:rsidP="003C4895">
            <w:pPr>
              <w:jc w:val="center"/>
              <w:rPr>
                <w:b/>
              </w:rPr>
            </w:pPr>
            <w:r>
              <w:rPr>
                <w:b/>
              </w:rPr>
              <w:t>1257,0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165" w:rsidRPr="007E2AE3" w:rsidRDefault="00FC4165" w:rsidP="009B6813">
            <w:pPr>
              <w:jc w:val="center"/>
              <w:rPr>
                <w:b/>
              </w:rPr>
            </w:pPr>
            <w:r>
              <w:rPr>
                <w:b/>
              </w:rPr>
              <w:t>10089,8</w:t>
            </w:r>
          </w:p>
        </w:tc>
      </w:tr>
      <w:tr w:rsidR="00FC4165" w:rsidRPr="007E2AE3" w:rsidTr="003C4895">
        <w:trPr>
          <w:trHeight w:val="360"/>
        </w:trPr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20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2058" w:type="dxa"/>
            <w:vMerge/>
            <w:tcBorders>
              <w:left w:val="nil"/>
              <w:right w:val="single" w:sz="4" w:space="0" w:color="auto"/>
            </w:tcBorders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E2AE3" w:rsidRDefault="00FC4165" w:rsidP="00312D81">
            <w:pPr>
              <w:jc w:val="both"/>
              <w:rPr>
                <w:b/>
              </w:rPr>
            </w:pPr>
            <w:r w:rsidRPr="007E2AE3">
              <w:rPr>
                <w:b/>
              </w:rPr>
              <w:t>ФБ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jc w:val="center"/>
              <w:rPr>
                <w:b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jc w:val="center"/>
              <w:rPr>
                <w:b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jc w:val="center"/>
              <w:rPr>
                <w:b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E2AE3" w:rsidRDefault="00FC4165" w:rsidP="00312D81">
            <w:pPr>
              <w:jc w:val="center"/>
              <w:rPr>
                <w:b/>
              </w:rPr>
            </w:pPr>
          </w:p>
        </w:tc>
      </w:tr>
      <w:tr w:rsidR="00FC4165" w:rsidRPr="007E2AE3" w:rsidTr="003C4895">
        <w:trPr>
          <w:trHeight w:val="360"/>
        </w:trPr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20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2058" w:type="dxa"/>
            <w:vMerge/>
            <w:tcBorders>
              <w:left w:val="nil"/>
              <w:right w:val="single" w:sz="4" w:space="0" w:color="auto"/>
            </w:tcBorders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E2AE3" w:rsidRDefault="00FC4165" w:rsidP="00312D81">
            <w:pPr>
              <w:jc w:val="both"/>
              <w:rPr>
                <w:b/>
              </w:rPr>
            </w:pPr>
            <w:r w:rsidRPr="007E2AE3">
              <w:rPr>
                <w:b/>
              </w:rPr>
              <w:t>КБ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jc w:val="center"/>
              <w:rPr>
                <w:b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jc w:val="center"/>
              <w:rPr>
                <w:b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jc w:val="center"/>
              <w:rPr>
                <w:b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E2AE3" w:rsidRDefault="00FC4165" w:rsidP="00312D81">
            <w:pPr>
              <w:jc w:val="center"/>
              <w:rPr>
                <w:b/>
              </w:rPr>
            </w:pPr>
          </w:p>
        </w:tc>
      </w:tr>
      <w:tr w:rsidR="00FC4165" w:rsidRPr="007E2AE3" w:rsidTr="003C4895">
        <w:trPr>
          <w:trHeight w:val="360"/>
        </w:trPr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20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2058" w:type="dxa"/>
            <w:vMerge/>
            <w:tcBorders>
              <w:left w:val="nil"/>
              <w:right w:val="single" w:sz="4" w:space="0" w:color="auto"/>
            </w:tcBorders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E2AE3" w:rsidRDefault="00FC4165" w:rsidP="00312D81">
            <w:pPr>
              <w:jc w:val="both"/>
              <w:rPr>
                <w:b/>
              </w:rPr>
            </w:pPr>
            <w:r w:rsidRPr="007E2AE3">
              <w:rPr>
                <w:b/>
              </w:rPr>
              <w:t>МБ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65" w:rsidRPr="007E2AE3" w:rsidRDefault="00FC4165" w:rsidP="00E6643E">
            <w:pPr>
              <w:jc w:val="center"/>
              <w:rPr>
                <w:b/>
              </w:rPr>
            </w:pPr>
            <w:r>
              <w:rPr>
                <w:b/>
              </w:rPr>
              <w:t>2505,6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65" w:rsidRPr="007E2AE3" w:rsidRDefault="00FC4165" w:rsidP="00E6643E">
            <w:pPr>
              <w:jc w:val="center"/>
              <w:rPr>
                <w:b/>
              </w:rPr>
            </w:pPr>
            <w:r>
              <w:rPr>
                <w:b/>
              </w:rPr>
              <w:t>6327,2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65" w:rsidRPr="007E2AE3" w:rsidRDefault="00FC4165" w:rsidP="00E6643E">
            <w:pPr>
              <w:jc w:val="center"/>
              <w:rPr>
                <w:b/>
              </w:rPr>
            </w:pPr>
            <w:r>
              <w:rPr>
                <w:b/>
              </w:rPr>
              <w:t>1257,0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165" w:rsidRPr="007E2AE3" w:rsidRDefault="00FC4165" w:rsidP="00E6643E">
            <w:pPr>
              <w:jc w:val="center"/>
              <w:rPr>
                <w:b/>
              </w:rPr>
            </w:pPr>
            <w:r>
              <w:rPr>
                <w:b/>
              </w:rPr>
              <w:t>10089,8</w:t>
            </w:r>
          </w:p>
        </w:tc>
      </w:tr>
      <w:tr w:rsidR="00FC4165" w:rsidRPr="007E2AE3" w:rsidTr="003C4895">
        <w:trPr>
          <w:trHeight w:val="360"/>
        </w:trPr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20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2058" w:type="dxa"/>
            <w:vMerge/>
            <w:tcBorders>
              <w:left w:val="nil"/>
              <w:right w:val="single" w:sz="4" w:space="0" w:color="auto"/>
            </w:tcBorders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E2AE3" w:rsidRDefault="00FC4165" w:rsidP="00312D81">
            <w:pPr>
              <w:jc w:val="both"/>
              <w:rPr>
                <w:b/>
              </w:rPr>
            </w:pPr>
            <w:r w:rsidRPr="007E2AE3">
              <w:rPr>
                <w:b/>
              </w:rPr>
              <w:t>Внебюджетные источники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jc w:val="center"/>
              <w:rPr>
                <w:b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jc w:val="center"/>
              <w:rPr>
                <w:b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jc w:val="center"/>
              <w:rPr>
                <w:b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E2AE3" w:rsidRDefault="00FC4165" w:rsidP="00312D81">
            <w:pPr>
              <w:jc w:val="center"/>
              <w:rPr>
                <w:b/>
              </w:rPr>
            </w:pPr>
          </w:p>
        </w:tc>
      </w:tr>
      <w:tr w:rsidR="00FC4165" w:rsidRPr="007E2AE3" w:rsidTr="003C4895">
        <w:trPr>
          <w:trHeight w:val="360"/>
        </w:trPr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20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20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E2AE3" w:rsidRDefault="00FC4165" w:rsidP="00312D81">
            <w:pPr>
              <w:jc w:val="both"/>
              <w:rPr>
                <w:b/>
              </w:rPr>
            </w:pPr>
            <w:r w:rsidRPr="007E2AE3">
              <w:rPr>
                <w:b/>
              </w:rPr>
              <w:t>Юридические лица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jc w:val="center"/>
              <w:rPr>
                <w:b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jc w:val="center"/>
              <w:rPr>
                <w:b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jc w:val="center"/>
              <w:rPr>
                <w:b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E2AE3" w:rsidRDefault="00FC4165" w:rsidP="00312D81">
            <w:pPr>
              <w:jc w:val="center"/>
              <w:rPr>
                <w:b/>
              </w:rPr>
            </w:pPr>
          </w:p>
        </w:tc>
      </w:tr>
      <w:tr w:rsidR="00FC4165" w:rsidRPr="007E2AE3" w:rsidTr="00312D81">
        <w:trPr>
          <w:trHeight w:val="360"/>
        </w:trPr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20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2058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FC4165" w:rsidRPr="007E2AE3" w:rsidRDefault="00FC4165" w:rsidP="00312D81">
            <w:pPr>
              <w:rPr>
                <w:b/>
              </w:rPr>
            </w:pPr>
            <w:r w:rsidRPr="007E2AE3">
              <w:rPr>
                <w:b/>
              </w:rPr>
              <w:t xml:space="preserve">в том числе по ГРБС: </w:t>
            </w:r>
            <w:r>
              <w:rPr>
                <w:b/>
              </w:rPr>
              <w:t>Администрация Ачинского района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E2AE3" w:rsidRDefault="00FC4165" w:rsidP="00312D81">
            <w:pPr>
              <w:jc w:val="both"/>
              <w:rPr>
                <w:b/>
              </w:rPr>
            </w:pPr>
            <w:r w:rsidRPr="007E2AE3">
              <w:rPr>
                <w:b/>
              </w:rPr>
              <w:t>Всего, в том числе: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65" w:rsidRPr="007E2AE3" w:rsidRDefault="00FC4165" w:rsidP="00E6643E">
            <w:pPr>
              <w:jc w:val="center"/>
              <w:rPr>
                <w:b/>
              </w:rPr>
            </w:pPr>
            <w:r>
              <w:rPr>
                <w:b/>
              </w:rPr>
              <w:t>2505,6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65" w:rsidRPr="007E2AE3" w:rsidRDefault="00FC4165" w:rsidP="00E6643E">
            <w:pPr>
              <w:jc w:val="center"/>
              <w:rPr>
                <w:b/>
              </w:rPr>
            </w:pPr>
            <w:r>
              <w:rPr>
                <w:b/>
              </w:rPr>
              <w:t>6327,2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65" w:rsidRPr="007E2AE3" w:rsidRDefault="00FC4165" w:rsidP="00E6643E">
            <w:pPr>
              <w:jc w:val="center"/>
              <w:rPr>
                <w:b/>
              </w:rPr>
            </w:pPr>
            <w:r>
              <w:rPr>
                <w:b/>
              </w:rPr>
              <w:t>1257,0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165" w:rsidRPr="007E2AE3" w:rsidRDefault="00FC4165" w:rsidP="00E6643E">
            <w:pPr>
              <w:jc w:val="center"/>
              <w:rPr>
                <w:b/>
              </w:rPr>
            </w:pPr>
            <w:r>
              <w:rPr>
                <w:b/>
              </w:rPr>
              <w:t>10089,8</w:t>
            </w:r>
          </w:p>
        </w:tc>
      </w:tr>
      <w:tr w:rsidR="00FC4165" w:rsidRPr="007E2AE3" w:rsidTr="003C4895">
        <w:trPr>
          <w:trHeight w:val="360"/>
        </w:trPr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20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2058" w:type="dxa"/>
            <w:vMerge/>
            <w:tcBorders>
              <w:left w:val="nil"/>
              <w:right w:val="single" w:sz="4" w:space="0" w:color="auto"/>
            </w:tcBorders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E2AE3" w:rsidRDefault="00FC4165" w:rsidP="00312D81">
            <w:pPr>
              <w:jc w:val="both"/>
              <w:rPr>
                <w:b/>
              </w:rPr>
            </w:pPr>
            <w:r w:rsidRPr="007E2AE3">
              <w:rPr>
                <w:b/>
              </w:rPr>
              <w:t>ФБ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jc w:val="center"/>
              <w:rPr>
                <w:b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jc w:val="center"/>
              <w:rPr>
                <w:b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jc w:val="center"/>
              <w:rPr>
                <w:b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E2AE3" w:rsidRDefault="00FC4165" w:rsidP="00312D81">
            <w:pPr>
              <w:jc w:val="center"/>
              <w:rPr>
                <w:b/>
              </w:rPr>
            </w:pPr>
          </w:p>
        </w:tc>
      </w:tr>
      <w:tr w:rsidR="00FC4165" w:rsidRPr="007E2AE3" w:rsidTr="003C4895">
        <w:trPr>
          <w:trHeight w:val="360"/>
        </w:trPr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20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2058" w:type="dxa"/>
            <w:vMerge/>
            <w:tcBorders>
              <w:left w:val="nil"/>
              <w:right w:val="single" w:sz="4" w:space="0" w:color="auto"/>
            </w:tcBorders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E2AE3" w:rsidRDefault="00FC4165" w:rsidP="00312D81">
            <w:pPr>
              <w:jc w:val="both"/>
              <w:rPr>
                <w:b/>
              </w:rPr>
            </w:pPr>
            <w:r w:rsidRPr="007E2AE3">
              <w:rPr>
                <w:b/>
              </w:rPr>
              <w:t>КБ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jc w:val="center"/>
              <w:rPr>
                <w:b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jc w:val="center"/>
              <w:rPr>
                <w:b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jc w:val="center"/>
              <w:rPr>
                <w:b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E2AE3" w:rsidRDefault="00FC4165" w:rsidP="00312D81">
            <w:pPr>
              <w:jc w:val="center"/>
              <w:rPr>
                <w:b/>
              </w:rPr>
            </w:pPr>
          </w:p>
        </w:tc>
      </w:tr>
      <w:tr w:rsidR="00FC4165" w:rsidRPr="007E2AE3" w:rsidTr="00312D81">
        <w:trPr>
          <w:trHeight w:val="360"/>
        </w:trPr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20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2058" w:type="dxa"/>
            <w:vMerge/>
            <w:tcBorders>
              <w:left w:val="nil"/>
              <w:right w:val="single" w:sz="4" w:space="0" w:color="auto"/>
            </w:tcBorders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E2AE3" w:rsidRDefault="00FC4165" w:rsidP="00312D81">
            <w:pPr>
              <w:jc w:val="both"/>
              <w:rPr>
                <w:b/>
              </w:rPr>
            </w:pPr>
            <w:r w:rsidRPr="007E2AE3">
              <w:rPr>
                <w:b/>
              </w:rPr>
              <w:t>МБ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65" w:rsidRPr="007E2AE3" w:rsidRDefault="00FC4165" w:rsidP="00E6643E">
            <w:pPr>
              <w:jc w:val="center"/>
              <w:rPr>
                <w:b/>
              </w:rPr>
            </w:pPr>
            <w:r>
              <w:rPr>
                <w:b/>
              </w:rPr>
              <w:t>2505,6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65" w:rsidRPr="007E2AE3" w:rsidRDefault="00FC4165" w:rsidP="00E6643E">
            <w:pPr>
              <w:jc w:val="center"/>
              <w:rPr>
                <w:b/>
              </w:rPr>
            </w:pPr>
            <w:r>
              <w:rPr>
                <w:b/>
              </w:rPr>
              <w:t>6327,2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65" w:rsidRPr="007E2AE3" w:rsidRDefault="00FC4165" w:rsidP="00E6643E">
            <w:pPr>
              <w:jc w:val="center"/>
              <w:rPr>
                <w:b/>
              </w:rPr>
            </w:pPr>
            <w:r>
              <w:rPr>
                <w:b/>
              </w:rPr>
              <w:t>1257,0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165" w:rsidRPr="007E2AE3" w:rsidRDefault="00FC4165" w:rsidP="00E6643E">
            <w:pPr>
              <w:jc w:val="center"/>
              <w:rPr>
                <w:b/>
              </w:rPr>
            </w:pPr>
            <w:r>
              <w:rPr>
                <w:b/>
              </w:rPr>
              <w:t>10089,8</w:t>
            </w:r>
          </w:p>
        </w:tc>
      </w:tr>
      <w:tr w:rsidR="00FC4165" w:rsidRPr="007E2AE3" w:rsidTr="003C4895">
        <w:trPr>
          <w:trHeight w:val="360"/>
        </w:trPr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20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2058" w:type="dxa"/>
            <w:vMerge/>
            <w:tcBorders>
              <w:left w:val="nil"/>
              <w:right w:val="single" w:sz="4" w:space="0" w:color="auto"/>
            </w:tcBorders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E2AE3" w:rsidRDefault="00FC4165" w:rsidP="00312D81">
            <w:pPr>
              <w:jc w:val="both"/>
              <w:rPr>
                <w:b/>
              </w:rPr>
            </w:pPr>
            <w:r w:rsidRPr="007E2AE3">
              <w:rPr>
                <w:b/>
              </w:rPr>
              <w:t>Внебюджетные источники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jc w:val="center"/>
              <w:rPr>
                <w:b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jc w:val="center"/>
              <w:rPr>
                <w:b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jc w:val="center"/>
              <w:rPr>
                <w:b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E2AE3" w:rsidRDefault="00FC4165" w:rsidP="00312D81">
            <w:pPr>
              <w:jc w:val="center"/>
              <w:rPr>
                <w:b/>
              </w:rPr>
            </w:pPr>
          </w:p>
        </w:tc>
      </w:tr>
      <w:tr w:rsidR="00FC4165" w:rsidRPr="007E2AE3" w:rsidTr="003C4895">
        <w:trPr>
          <w:trHeight w:val="360"/>
        </w:trPr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20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20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rPr>
                <w:b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E2AE3" w:rsidRDefault="00FC4165" w:rsidP="00312D81">
            <w:pPr>
              <w:jc w:val="both"/>
              <w:rPr>
                <w:b/>
              </w:rPr>
            </w:pPr>
            <w:r w:rsidRPr="007E2AE3">
              <w:rPr>
                <w:b/>
              </w:rPr>
              <w:t>Юридические лица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jc w:val="center"/>
              <w:rPr>
                <w:b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jc w:val="center"/>
              <w:rPr>
                <w:b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E2AE3" w:rsidRDefault="00FC4165" w:rsidP="00312D81">
            <w:pPr>
              <w:jc w:val="center"/>
              <w:rPr>
                <w:b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E2AE3" w:rsidRDefault="00FC4165" w:rsidP="00312D81">
            <w:pPr>
              <w:jc w:val="center"/>
              <w:rPr>
                <w:b/>
              </w:rPr>
            </w:pPr>
          </w:p>
        </w:tc>
      </w:tr>
      <w:tr w:rsidR="00FC4165" w:rsidRPr="00714B47" w:rsidTr="00312D81">
        <w:trPr>
          <w:trHeight w:val="300"/>
        </w:trPr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>
            <w:r w:rsidRPr="00714B47">
              <w:t>Подпрограмма 1</w:t>
            </w:r>
            <w:r>
              <w:t>: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>
            <w:r w:rsidRPr="00714B47">
              <w:t> </w:t>
            </w:r>
            <w:r>
              <w:rPr>
                <w:sz w:val="22"/>
                <w:szCs w:val="22"/>
              </w:rPr>
              <w:t>«Укрепление материально-технической базы учреждений здравоохранения, расположенных на территории Ачинского района» на 2014-2016 годы</w:t>
            </w:r>
          </w:p>
        </w:tc>
        <w:tc>
          <w:tcPr>
            <w:tcW w:w="20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C4165" w:rsidRPr="00714B47" w:rsidRDefault="00FC4165" w:rsidP="00312D81">
            <w:r w:rsidRPr="00714B47">
              <w:t>всего расходные обязательства по подпрограмме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/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/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/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8127B1" w:rsidRDefault="00FC4165" w:rsidP="00312D81">
            <w:pPr>
              <w:jc w:val="both"/>
            </w:pPr>
            <w:r w:rsidRPr="008127B1">
              <w:t>Всего, в том числе: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65" w:rsidRPr="00EC0620" w:rsidRDefault="00FC4165" w:rsidP="00E6643E">
            <w:pPr>
              <w:jc w:val="center"/>
            </w:pPr>
            <w:r>
              <w:t>2505,6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65" w:rsidRPr="00EC0620" w:rsidRDefault="00FC4165" w:rsidP="00E6643E">
            <w:pPr>
              <w:jc w:val="center"/>
            </w:pPr>
            <w:r w:rsidRPr="00EC0620">
              <w:t>6327,2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65" w:rsidRPr="00EC0620" w:rsidRDefault="00FC4165" w:rsidP="00E6643E">
            <w:pPr>
              <w:jc w:val="center"/>
            </w:pPr>
            <w:r w:rsidRPr="00EC0620">
              <w:t>1257,0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165" w:rsidRPr="00EC0620" w:rsidRDefault="00FC4165" w:rsidP="00E6643E">
            <w:pPr>
              <w:jc w:val="center"/>
            </w:pPr>
            <w:r>
              <w:t>10089,8</w:t>
            </w:r>
          </w:p>
        </w:tc>
      </w:tr>
      <w:tr w:rsidR="00FC4165" w:rsidRPr="00714B47" w:rsidTr="003C4895">
        <w:trPr>
          <w:trHeight w:val="300"/>
        </w:trPr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58" w:type="dxa"/>
            <w:vMerge/>
            <w:tcBorders>
              <w:left w:val="nil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/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/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/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8127B1" w:rsidRDefault="00FC4165" w:rsidP="00312D81">
            <w:pPr>
              <w:jc w:val="both"/>
            </w:pPr>
            <w:r w:rsidRPr="008127B1">
              <w:t>ФБ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14B47" w:rsidRDefault="00FC4165" w:rsidP="00312D81">
            <w:pPr>
              <w:jc w:val="center"/>
            </w:pPr>
          </w:p>
        </w:tc>
      </w:tr>
      <w:tr w:rsidR="00FC4165" w:rsidRPr="00714B47" w:rsidTr="003C4895">
        <w:trPr>
          <w:trHeight w:val="300"/>
        </w:trPr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58" w:type="dxa"/>
            <w:vMerge/>
            <w:tcBorders>
              <w:left w:val="nil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/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/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/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8127B1" w:rsidRDefault="00FC4165" w:rsidP="00312D81">
            <w:pPr>
              <w:jc w:val="both"/>
            </w:pPr>
            <w:r w:rsidRPr="008127B1">
              <w:t>КБ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14B47" w:rsidRDefault="00FC4165" w:rsidP="00312D81">
            <w:pPr>
              <w:jc w:val="center"/>
            </w:pPr>
          </w:p>
        </w:tc>
      </w:tr>
      <w:tr w:rsidR="00FC4165" w:rsidRPr="00714B47" w:rsidTr="00312D81">
        <w:trPr>
          <w:trHeight w:val="300"/>
        </w:trPr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58" w:type="dxa"/>
            <w:vMerge/>
            <w:tcBorders>
              <w:left w:val="nil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/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/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/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8127B1" w:rsidRDefault="00FC4165" w:rsidP="00312D81">
            <w:pPr>
              <w:jc w:val="both"/>
            </w:pPr>
            <w:r w:rsidRPr="008127B1">
              <w:t>МБ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65" w:rsidRPr="00EC0620" w:rsidRDefault="00FC4165" w:rsidP="00E6643E">
            <w:pPr>
              <w:jc w:val="center"/>
            </w:pPr>
            <w:r>
              <w:t>2505,6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65" w:rsidRPr="00EC0620" w:rsidRDefault="00FC4165" w:rsidP="00E6643E">
            <w:pPr>
              <w:jc w:val="center"/>
            </w:pPr>
            <w:r w:rsidRPr="00EC0620">
              <w:t>6327,2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65" w:rsidRPr="00EC0620" w:rsidRDefault="00FC4165" w:rsidP="00E6643E">
            <w:pPr>
              <w:jc w:val="center"/>
            </w:pPr>
            <w:r w:rsidRPr="00EC0620">
              <w:t>1257,0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165" w:rsidRPr="00EC0620" w:rsidRDefault="00FC4165" w:rsidP="00E6643E">
            <w:pPr>
              <w:jc w:val="center"/>
            </w:pPr>
            <w:r>
              <w:t>10089,8</w:t>
            </w:r>
          </w:p>
        </w:tc>
      </w:tr>
      <w:tr w:rsidR="00FC4165" w:rsidRPr="00714B47" w:rsidTr="003C4895">
        <w:trPr>
          <w:trHeight w:val="300"/>
        </w:trPr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58" w:type="dxa"/>
            <w:vMerge/>
            <w:tcBorders>
              <w:left w:val="nil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/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/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/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8127B1" w:rsidRDefault="00FC4165" w:rsidP="00312D81">
            <w:pPr>
              <w:jc w:val="both"/>
            </w:pPr>
            <w:r w:rsidRPr="008127B1">
              <w:t>Внебюджетные источники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14B47" w:rsidRDefault="00FC4165" w:rsidP="00312D81">
            <w:pPr>
              <w:jc w:val="center"/>
            </w:pPr>
          </w:p>
        </w:tc>
      </w:tr>
      <w:tr w:rsidR="00FC4165" w:rsidRPr="00714B47" w:rsidTr="003C4895">
        <w:trPr>
          <w:trHeight w:val="300"/>
        </w:trPr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/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/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/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8127B1" w:rsidRDefault="00FC4165" w:rsidP="00312D81">
            <w:pPr>
              <w:jc w:val="both"/>
            </w:pPr>
            <w:r w:rsidRPr="008127B1">
              <w:t>Юридические лица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14B47" w:rsidRDefault="00FC4165" w:rsidP="00312D81">
            <w:pPr>
              <w:jc w:val="center"/>
            </w:pPr>
          </w:p>
        </w:tc>
      </w:tr>
      <w:tr w:rsidR="00FC4165" w:rsidRPr="00714B47" w:rsidTr="00312D81">
        <w:trPr>
          <w:trHeight w:val="300"/>
        </w:trPr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165" w:rsidRPr="00714B47" w:rsidRDefault="00FC4165" w:rsidP="00312D81"/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165" w:rsidRPr="00714B47" w:rsidRDefault="00FC4165" w:rsidP="00312D81"/>
        </w:tc>
        <w:tc>
          <w:tcPr>
            <w:tcW w:w="2058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FC4165" w:rsidRPr="00714B47" w:rsidRDefault="00FC4165" w:rsidP="00312D81">
            <w:r w:rsidRPr="00714B47">
              <w:t>в том числе по ГРБС:</w:t>
            </w:r>
            <w:r>
              <w:t xml:space="preserve"> Администрация Ачинского района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/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/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/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8127B1" w:rsidRDefault="00FC4165" w:rsidP="00312D81">
            <w:pPr>
              <w:jc w:val="both"/>
            </w:pPr>
            <w:r w:rsidRPr="008127B1">
              <w:t>Всего, в том числе: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65" w:rsidRPr="00EC0620" w:rsidRDefault="00FC4165" w:rsidP="00E6643E">
            <w:pPr>
              <w:jc w:val="center"/>
            </w:pPr>
            <w:r>
              <w:t>2505,6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65" w:rsidRPr="00EC0620" w:rsidRDefault="00FC4165" w:rsidP="00E6643E">
            <w:pPr>
              <w:jc w:val="center"/>
            </w:pPr>
            <w:r w:rsidRPr="00EC0620">
              <w:t>6327,2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65" w:rsidRPr="00EC0620" w:rsidRDefault="00FC4165" w:rsidP="00E6643E">
            <w:pPr>
              <w:jc w:val="center"/>
            </w:pPr>
            <w:r w:rsidRPr="00EC0620">
              <w:t>1257,0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165" w:rsidRPr="00EC0620" w:rsidRDefault="00FC4165" w:rsidP="00E6643E">
            <w:pPr>
              <w:jc w:val="center"/>
            </w:pPr>
            <w:r>
              <w:t>10089,8</w:t>
            </w:r>
          </w:p>
        </w:tc>
      </w:tr>
      <w:tr w:rsidR="00FC4165" w:rsidRPr="00714B47" w:rsidTr="003C4895">
        <w:trPr>
          <w:trHeight w:val="399"/>
        </w:trPr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165" w:rsidRPr="00714B47" w:rsidRDefault="00FC4165" w:rsidP="00312D81"/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165" w:rsidRPr="00714B47" w:rsidRDefault="00FC4165" w:rsidP="00312D81"/>
        </w:tc>
        <w:tc>
          <w:tcPr>
            <w:tcW w:w="2058" w:type="dxa"/>
            <w:vMerge/>
            <w:tcBorders>
              <w:left w:val="nil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/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/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/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8127B1" w:rsidRDefault="00FC4165" w:rsidP="00312D81">
            <w:pPr>
              <w:jc w:val="both"/>
            </w:pPr>
            <w:r w:rsidRPr="008127B1">
              <w:t>ФБ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  <w:r w:rsidRPr="00714B47"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  <w:r w:rsidRPr="00714B47"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  <w:r w:rsidRPr="00714B47"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14B47" w:rsidRDefault="00FC4165" w:rsidP="00312D81">
            <w:pPr>
              <w:jc w:val="center"/>
            </w:pPr>
          </w:p>
        </w:tc>
      </w:tr>
      <w:tr w:rsidR="00FC4165" w:rsidRPr="00714B47" w:rsidTr="003C4895">
        <w:trPr>
          <w:trHeight w:val="399"/>
        </w:trPr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165" w:rsidRPr="00714B47" w:rsidRDefault="00FC4165" w:rsidP="00312D81"/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165" w:rsidRPr="00714B47" w:rsidRDefault="00FC4165" w:rsidP="00312D81"/>
        </w:tc>
        <w:tc>
          <w:tcPr>
            <w:tcW w:w="2058" w:type="dxa"/>
            <w:vMerge/>
            <w:tcBorders>
              <w:left w:val="nil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/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/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/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8127B1" w:rsidRDefault="00FC4165" w:rsidP="00312D81">
            <w:pPr>
              <w:jc w:val="both"/>
            </w:pPr>
            <w:r w:rsidRPr="008127B1">
              <w:t>КБ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14B47" w:rsidRDefault="00FC4165" w:rsidP="00312D81">
            <w:pPr>
              <w:jc w:val="center"/>
            </w:pPr>
          </w:p>
        </w:tc>
      </w:tr>
      <w:tr w:rsidR="00FC4165" w:rsidRPr="00714B47" w:rsidTr="00312D81">
        <w:trPr>
          <w:trHeight w:val="399"/>
        </w:trPr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165" w:rsidRPr="00714B47" w:rsidRDefault="00FC4165" w:rsidP="00312D81"/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165" w:rsidRPr="00714B47" w:rsidRDefault="00FC4165" w:rsidP="00312D81"/>
        </w:tc>
        <w:tc>
          <w:tcPr>
            <w:tcW w:w="2058" w:type="dxa"/>
            <w:vMerge/>
            <w:tcBorders>
              <w:left w:val="nil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/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/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/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8127B1" w:rsidRDefault="00FC4165" w:rsidP="00312D81">
            <w:pPr>
              <w:jc w:val="both"/>
            </w:pPr>
            <w:r w:rsidRPr="008127B1">
              <w:t>МБ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65" w:rsidRPr="00EC0620" w:rsidRDefault="00FC4165" w:rsidP="00E6643E">
            <w:pPr>
              <w:jc w:val="center"/>
            </w:pPr>
            <w:r>
              <w:t>2505,6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65" w:rsidRPr="00EC0620" w:rsidRDefault="00FC4165" w:rsidP="00E6643E">
            <w:pPr>
              <w:jc w:val="center"/>
            </w:pPr>
            <w:r w:rsidRPr="00EC0620">
              <w:t>6327,2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65" w:rsidRPr="00EC0620" w:rsidRDefault="00FC4165" w:rsidP="00E6643E">
            <w:pPr>
              <w:jc w:val="center"/>
            </w:pPr>
            <w:r w:rsidRPr="00EC0620">
              <w:t>1257,0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165" w:rsidRPr="00EC0620" w:rsidRDefault="00FC4165" w:rsidP="00E6643E">
            <w:pPr>
              <w:jc w:val="center"/>
            </w:pPr>
            <w:r>
              <w:t>10089,8</w:t>
            </w:r>
          </w:p>
        </w:tc>
      </w:tr>
      <w:tr w:rsidR="00FC4165" w:rsidRPr="00714B47" w:rsidTr="003C4895">
        <w:trPr>
          <w:trHeight w:val="399"/>
        </w:trPr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165" w:rsidRPr="00714B47" w:rsidRDefault="00FC4165" w:rsidP="00312D81"/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4165" w:rsidRPr="00714B47" w:rsidRDefault="00FC4165" w:rsidP="00312D81"/>
        </w:tc>
        <w:tc>
          <w:tcPr>
            <w:tcW w:w="2058" w:type="dxa"/>
            <w:vMerge/>
            <w:tcBorders>
              <w:left w:val="nil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/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/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/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8127B1" w:rsidRDefault="00FC4165" w:rsidP="00312D81">
            <w:pPr>
              <w:jc w:val="both"/>
            </w:pPr>
            <w:r w:rsidRPr="008127B1">
              <w:t>Внебюджетные источники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14B47" w:rsidRDefault="00FC4165" w:rsidP="00312D81">
            <w:pPr>
              <w:jc w:val="center"/>
            </w:pPr>
          </w:p>
        </w:tc>
      </w:tr>
      <w:tr w:rsidR="00FC4165" w:rsidRPr="00714B47" w:rsidTr="003C4895">
        <w:trPr>
          <w:trHeight w:val="399"/>
        </w:trPr>
        <w:tc>
          <w:tcPr>
            <w:tcW w:w="1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165" w:rsidRPr="00714B47" w:rsidRDefault="00FC4165" w:rsidP="00312D81"/>
        </w:tc>
        <w:tc>
          <w:tcPr>
            <w:tcW w:w="2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165" w:rsidRPr="00714B47" w:rsidRDefault="00FC4165" w:rsidP="00312D81"/>
        </w:tc>
        <w:tc>
          <w:tcPr>
            <w:tcW w:w="20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/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/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/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8127B1" w:rsidRDefault="00FC4165" w:rsidP="00312D81">
            <w:pPr>
              <w:jc w:val="both"/>
            </w:pPr>
            <w:r w:rsidRPr="008127B1">
              <w:t>Юридические лица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14B47" w:rsidRDefault="00FC4165" w:rsidP="00312D81">
            <w:pPr>
              <w:jc w:val="center"/>
            </w:pPr>
          </w:p>
        </w:tc>
      </w:tr>
      <w:tr w:rsidR="00FC4165" w:rsidRPr="00714B47" w:rsidTr="00312D81">
        <w:trPr>
          <w:trHeight w:val="300"/>
        </w:trPr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C4895">
            <w:r>
              <w:t>Задача под</w:t>
            </w:r>
            <w:r w:rsidRPr="00714B47">
              <w:t>программы 1</w:t>
            </w:r>
            <w:r>
              <w:t>.1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C4165" w:rsidRPr="00714B47" w:rsidRDefault="00FC4165" w:rsidP="00312D81">
            <w:r>
              <w:t>Проведение капитальных ремонтов помещений структурных подразделений МБУЗ «Ачинская ЦРБ», расположенных на территории Ачинского района</w:t>
            </w:r>
          </w:p>
        </w:tc>
        <w:tc>
          <w:tcPr>
            <w:tcW w:w="20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C4165" w:rsidRPr="00714B47" w:rsidRDefault="00FC4165" w:rsidP="00312D81">
            <w:r w:rsidRPr="00714B47">
              <w:t xml:space="preserve">всего расходные обязательства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8127B1" w:rsidRDefault="00FC4165" w:rsidP="00312D81">
            <w:pPr>
              <w:jc w:val="both"/>
            </w:pPr>
            <w:r w:rsidRPr="008127B1">
              <w:t>Всего, в том числе: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65" w:rsidRPr="00EC0620" w:rsidRDefault="00FC4165" w:rsidP="00E6643E">
            <w:pPr>
              <w:jc w:val="center"/>
            </w:pPr>
            <w:r>
              <w:t>1417,6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65" w:rsidRPr="00EC0620" w:rsidRDefault="00FC4165" w:rsidP="00E6643E">
            <w:pPr>
              <w:jc w:val="center"/>
            </w:pPr>
            <w:r w:rsidRPr="00EC0620">
              <w:t>6327,2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65" w:rsidRPr="00EC0620" w:rsidRDefault="00FC4165" w:rsidP="00E6643E">
            <w:pPr>
              <w:jc w:val="center"/>
            </w:pPr>
            <w:r w:rsidRPr="00EC0620">
              <w:t>1257,0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165" w:rsidRPr="00EC0620" w:rsidRDefault="00FC4165" w:rsidP="00E6643E">
            <w:pPr>
              <w:jc w:val="center"/>
            </w:pPr>
            <w:r>
              <w:t>9001,8</w:t>
            </w:r>
          </w:p>
        </w:tc>
      </w:tr>
      <w:tr w:rsidR="00FC4165" w:rsidRPr="00714B47" w:rsidTr="003C4895">
        <w:trPr>
          <w:trHeight w:val="300"/>
        </w:trPr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82" w:type="dxa"/>
            <w:vMerge/>
            <w:tcBorders>
              <w:left w:val="nil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58" w:type="dxa"/>
            <w:vMerge/>
            <w:tcBorders>
              <w:left w:val="nil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8127B1" w:rsidRDefault="00FC4165" w:rsidP="00312D81">
            <w:pPr>
              <w:jc w:val="both"/>
            </w:pPr>
            <w:r w:rsidRPr="008127B1">
              <w:t>ФБ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14B47" w:rsidRDefault="00FC4165" w:rsidP="00312D81">
            <w:pPr>
              <w:jc w:val="center"/>
            </w:pPr>
          </w:p>
        </w:tc>
      </w:tr>
      <w:tr w:rsidR="00FC4165" w:rsidRPr="00714B47" w:rsidTr="003C4895">
        <w:trPr>
          <w:trHeight w:val="300"/>
        </w:trPr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82" w:type="dxa"/>
            <w:vMerge/>
            <w:tcBorders>
              <w:left w:val="nil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58" w:type="dxa"/>
            <w:vMerge/>
            <w:tcBorders>
              <w:left w:val="nil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8127B1" w:rsidRDefault="00FC4165" w:rsidP="00312D81">
            <w:pPr>
              <w:jc w:val="both"/>
            </w:pPr>
            <w:r w:rsidRPr="008127B1">
              <w:t>КБ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14B47" w:rsidRDefault="00FC4165" w:rsidP="00312D81">
            <w:pPr>
              <w:jc w:val="center"/>
            </w:pPr>
          </w:p>
        </w:tc>
      </w:tr>
      <w:tr w:rsidR="00FC4165" w:rsidRPr="00714B47" w:rsidTr="00312D81">
        <w:trPr>
          <w:trHeight w:val="300"/>
        </w:trPr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82" w:type="dxa"/>
            <w:vMerge/>
            <w:tcBorders>
              <w:left w:val="nil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58" w:type="dxa"/>
            <w:vMerge/>
            <w:tcBorders>
              <w:left w:val="nil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8127B1" w:rsidRDefault="00FC4165" w:rsidP="00312D81">
            <w:pPr>
              <w:jc w:val="both"/>
            </w:pPr>
            <w:r w:rsidRPr="008127B1">
              <w:t>МБ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65" w:rsidRPr="00EC0620" w:rsidRDefault="00FC4165" w:rsidP="00E6643E">
            <w:pPr>
              <w:jc w:val="center"/>
            </w:pPr>
            <w:r>
              <w:t>1417,6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65" w:rsidRPr="00EC0620" w:rsidRDefault="00FC4165" w:rsidP="00E6643E">
            <w:pPr>
              <w:jc w:val="center"/>
            </w:pPr>
            <w:r w:rsidRPr="00EC0620">
              <w:t>6327,2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65" w:rsidRPr="00EC0620" w:rsidRDefault="00FC4165" w:rsidP="00E6643E">
            <w:pPr>
              <w:jc w:val="center"/>
            </w:pPr>
            <w:r w:rsidRPr="00EC0620">
              <w:t>1257,0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165" w:rsidRPr="00EC0620" w:rsidRDefault="00FC4165" w:rsidP="00E6643E">
            <w:pPr>
              <w:jc w:val="center"/>
            </w:pPr>
            <w:r>
              <w:t>9001,8</w:t>
            </w:r>
          </w:p>
        </w:tc>
      </w:tr>
      <w:tr w:rsidR="00FC4165" w:rsidRPr="00714B47" w:rsidTr="003C4895">
        <w:trPr>
          <w:trHeight w:val="300"/>
        </w:trPr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82" w:type="dxa"/>
            <w:vMerge/>
            <w:tcBorders>
              <w:left w:val="nil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58" w:type="dxa"/>
            <w:vMerge/>
            <w:tcBorders>
              <w:left w:val="nil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8127B1" w:rsidRDefault="00FC4165" w:rsidP="00312D81">
            <w:pPr>
              <w:jc w:val="both"/>
            </w:pPr>
            <w:r w:rsidRPr="008127B1">
              <w:t>Внебюджетные источники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4165" w:rsidRPr="003C7A78" w:rsidRDefault="00FC4165" w:rsidP="00312D81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3C7A78" w:rsidRDefault="00FC4165" w:rsidP="00312D81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3C7A78" w:rsidRDefault="00FC4165" w:rsidP="00312D81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3C7A78" w:rsidRDefault="00FC4165" w:rsidP="00312D81">
            <w:pPr>
              <w:jc w:val="center"/>
            </w:pPr>
          </w:p>
        </w:tc>
      </w:tr>
      <w:tr w:rsidR="00FC4165" w:rsidRPr="00714B47" w:rsidTr="003C4895">
        <w:trPr>
          <w:trHeight w:val="300"/>
        </w:trPr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82" w:type="dxa"/>
            <w:vMerge/>
            <w:tcBorders>
              <w:left w:val="nil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8127B1" w:rsidRDefault="00FC4165" w:rsidP="00312D81">
            <w:pPr>
              <w:jc w:val="both"/>
            </w:pPr>
            <w:r w:rsidRPr="008127B1">
              <w:t>Юридические лица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4165" w:rsidRPr="003C7A78" w:rsidRDefault="00FC4165" w:rsidP="00312D81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3C7A78" w:rsidRDefault="00FC4165" w:rsidP="00312D81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3C7A78" w:rsidRDefault="00FC4165" w:rsidP="00312D81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3C7A78" w:rsidRDefault="00FC4165" w:rsidP="00312D81">
            <w:pPr>
              <w:jc w:val="center"/>
            </w:pPr>
          </w:p>
        </w:tc>
      </w:tr>
      <w:tr w:rsidR="00FC4165" w:rsidRPr="00714B47" w:rsidTr="00312D81">
        <w:trPr>
          <w:trHeight w:val="300"/>
        </w:trPr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82" w:type="dxa"/>
            <w:vMerge/>
            <w:tcBorders>
              <w:left w:val="nil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C4165" w:rsidRPr="00714B47" w:rsidRDefault="00FC4165" w:rsidP="00312D81">
            <w:r w:rsidRPr="00714B47">
              <w:t>в том числе по ГРБС:</w:t>
            </w:r>
            <w:r>
              <w:t xml:space="preserve"> Администрация Ачинского района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8127B1" w:rsidRDefault="00FC4165" w:rsidP="00312D81">
            <w:pPr>
              <w:jc w:val="both"/>
            </w:pPr>
            <w:r w:rsidRPr="008127B1">
              <w:t>Всего, в том числе: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65" w:rsidRPr="00EC0620" w:rsidRDefault="00FC4165" w:rsidP="009B6813">
            <w:pPr>
              <w:jc w:val="center"/>
            </w:pPr>
            <w:r>
              <w:t>1417,6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65" w:rsidRPr="00EC0620" w:rsidRDefault="00FC4165" w:rsidP="00E6643E">
            <w:pPr>
              <w:jc w:val="center"/>
            </w:pPr>
            <w:r w:rsidRPr="00EC0620">
              <w:t>6327,2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65" w:rsidRPr="00EC0620" w:rsidRDefault="00FC4165" w:rsidP="00E6643E">
            <w:pPr>
              <w:jc w:val="center"/>
            </w:pPr>
            <w:r w:rsidRPr="00EC0620">
              <w:t>1257,0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165" w:rsidRPr="00EC0620" w:rsidRDefault="00FC4165" w:rsidP="00E6643E">
            <w:pPr>
              <w:jc w:val="center"/>
            </w:pPr>
            <w:r>
              <w:t>9001,8</w:t>
            </w:r>
          </w:p>
        </w:tc>
      </w:tr>
      <w:tr w:rsidR="00FC4165" w:rsidRPr="00714B47" w:rsidTr="003C4895">
        <w:trPr>
          <w:trHeight w:val="300"/>
        </w:trPr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82" w:type="dxa"/>
            <w:vMerge/>
            <w:tcBorders>
              <w:left w:val="nil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58" w:type="dxa"/>
            <w:vMerge/>
            <w:tcBorders>
              <w:left w:val="nil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8127B1" w:rsidRDefault="00FC4165" w:rsidP="00312D81">
            <w:pPr>
              <w:jc w:val="both"/>
            </w:pPr>
            <w:r w:rsidRPr="008127B1">
              <w:t>ФБ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14B47" w:rsidRDefault="00FC4165" w:rsidP="00312D81">
            <w:pPr>
              <w:jc w:val="center"/>
            </w:pPr>
          </w:p>
        </w:tc>
      </w:tr>
      <w:tr w:rsidR="00FC4165" w:rsidRPr="00714B47" w:rsidTr="003C4895">
        <w:trPr>
          <w:trHeight w:val="300"/>
        </w:trPr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82" w:type="dxa"/>
            <w:vMerge/>
            <w:tcBorders>
              <w:left w:val="nil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58" w:type="dxa"/>
            <w:vMerge/>
            <w:tcBorders>
              <w:left w:val="nil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8127B1" w:rsidRDefault="00FC4165" w:rsidP="00312D81">
            <w:pPr>
              <w:jc w:val="both"/>
            </w:pPr>
            <w:r w:rsidRPr="008127B1">
              <w:t>КБ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14B47" w:rsidRDefault="00FC4165" w:rsidP="00312D81">
            <w:pPr>
              <w:jc w:val="center"/>
            </w:pPr>
          </w:p>
        </w:tc>
      </w:tr>
      <w:tr w:rsidR="00FC4165" w:rsidRPr="00714B47" w:rsidTr="00312D81">
        <w:trPr>
          <w:trHeight w:val="300"/>
        </w:trPr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82" w:type="dxa"/>
            <w:vMerge/>
            <w:tcBorders>
              <w:left w:val="nil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58" w:type="dxa"/>
            <w:vMerge/>
            <w:tcBorders>
              <w:left w:val="nil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8127B1" w:rsidRDefault="00FC4165" w:rsidP="00312D81">
            <w:pPr>
              <w:jc w:val="both"/>
            </w:pPr>
            <w:r w:rsidRPr="008127B1">
              <w:t>МБ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65" w:rsidRPr="00EC0620" w:rsidRDefault="00FC4165" w:rsidP="00E6643E">
            <w:pPr>
              <w:jc w:val="center"/>
            </w:pPr>
            <w:r>
              <w:t>1417,6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65" w:rsidRPr="00EC0620" w:rsidRDefault="00FC4165" w:rsidP="00E6643E">
            <w:pPr>
              <w:jc w:val="center"/>
            </w:pPr>
            <w:r w:rsidRPr="00EC0620">
              <w:t>6327,2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65" w:rsidRPr="00EC0620" w:rsidRDefault="00FC4165" w:rsidP="00E6643E">
            <w:pPr>
              <w:jc w:val="center"/>
            </w:pPr>
            <w:r w:rsidRPr="00EC0620">
              <w:t>1257,0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165" w:rsidRPr="00EC0620" w:rsidRDefault="00FC4165" w:rsidP="00E6643E">
            <w:pPr>
              <w:jc w:val="center"/>
            </w:pPr>
            <w:r>
              <w:t>9001,8</w:t>
            </w:r>
          </w:p>
        </w:tc>
      </w:tr>
      <w:tr w:rsidR="00FC4165" w:rsidRPr="00714B47" w:rsidTr="003C4895">
        <w:trPr>
          <w:trHeight w:val="300"/>
        </w:trPr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82" w:type="dxa"/>
            <w:vMerge/>
            <w:tcBorders>
              <w:left w:val="nil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58" w:type="dxa"/>
            <w:vMerge/>
            <w:tcBorders>
              <w:left w:val="nil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8127B1" w:rsidRDefault="00FC4165" w:rsidP="00312D81">
            <w:pPr>
              <w:jc w:val="both"/>
            </w:pPr>
            <w:r w:rsidRPr="008127B1">
              <w:t>Внебюджетные источники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14B47" w:rsidRDefault="00FC4165" w:rsidP="00312D81">
            <w:pPr>
              <w:jc w:val="center"/>
            </w:pPr>
          </w:p>
        </w:tc>
      </w:tr>
      <w:tr w:rsidR="00FC4165" w:rsidRPr="00714B47" w:rsidTr="00772F47">
        <w:trPr>
          <w:trHeight w:val="300"/>
        </w:trPr>
        <w:tc>
          <w:tcPr>
            <w:tcW w:w="1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8127B1" w:rsidRDefault="00FC4165" w:rsidP="00312D81">
            <w:pPr>
              <w:jc w:val="both"/>
            </w:pPr>
            <w:r w:rsidRPr="008127B1">
              <w:t>Юридические лица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14B47" w:rsidRDefault="00FC4165" w:rsidP="00312D81">
            <w:pPr>
              <w:jc w:val="center"/>
            </w:pPr>
          </w:p>
        </w:tc>
      </w:tr>
      <w:tr w:rsidR="00FC4165" w:rsidRPr="00714B47" w:rsidTr="00155995">
        <w:trPr>
          <w:trHeight w:val="300"/>
        </w:trPr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>
            <w:r>
              <w:t>Задача под</w:t>
            </w:r>
            <w:r w:rsidRPr="00714B47">
              <w:t>программы 1</w:t>
            </w:r>
            <w:r>
              <w:t>.2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165" w:rsidRPr="00772F47" w:rsidRDefault="00FC4165" w:rsidP="00155995">
            <w:r>
              <w:t>У</w:t>
            </w:r>
            <w:r w:rsidRPr="00772F47">
              <w:t>станов</w:t>
            </w:r>
            <w:r>
              <w:t>ка</w:t>
            </w:r>
            <w:r w:rsidRPr="00772F47">
              <w:t xml:space="preserve"> модульны</w:t>
            </w:r>
            <w:r>
              <w:t>х</w:t>
            </w:r>
            <w:r w:rsidRPr="00772F47">
              <w:t xml:space="preserve"> фельдшерско-акушерски</w:t>
            </w:r>
            <w:r>
              <w:t>х</w:t>
            </w:r>
            <w:r w:rsidRPr="00772F47">
              <w:t xml:space="preserve"> пункт</w:t>
            </w:r>
            <w:r>
              <w:t>ов</w:t>
            </w:r>
            <w:r w:rsidRPr="00772F47">
              <w:t xml:space="preserve"> на территории района</w:t>
            </w:r>
          </w:p>
        </w:tc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155995">
            <w:r w:rsidRPr="00714B47">
              <w:t xml:space="preserve">всего расходные обязательства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8127B1" w:rsidRDefault="00FC4165" w:rsidP="00155995">
            <w:pPr>
              <w:jc w:val="both"/>
            </w:pPr>
            <w:r w:rsidRPr="008127B1">
              <w:t>Всего, в том числе: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  <w:r>
              <w:t>1088,0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  <w: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  <w:r>
              <w:t>-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14B47" w:rsidRDefault="00FC4165" w:rsidP="00312D81">
            <w:pPr>
              <w:jc w:val="center"/>
            </w:pPr>
            <w:r>
              <w:t>1088,0</w:t>
            </w:r>
          </w:p>
        </w:tc>
      </w:tr>
      <w:tr w:rsidR="00FC4165" w:rsidRPr="00714B47" w:rsidTr="00155995">
        <w:trPr>
          <w:trHeight w:val="300"/>
        </w:trPr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8127B1" w:rsidRDefault="00FC4165" w:rsidP="00155995">
            <w:pPr>
              <w:jc w:val="both"/>
            </w:pPr>
            <w:r w:rsidRPr="008127B1">
              <w:t>ФБ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14B47" w:rsidRDefault="00FC4165" w:rsidP="00312D81">
            <w:pPr>
              <w:jc w:val="center"/>
            </w:pPr>
          </w:p>
        </w:tc>
      </w:tr>
      <w:tr w:rsidR="00FC4165" w:rsidRPr="00714B47" w:rsidTr="00155995">
        <w:trPr>
          <w:trHeight w:val="300"/>
        </w:trPr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8127B1" w:rsidRDefault="00FC4165" w:rsidP="00155995">
            <w:pPr>
              <w:jc w:val="both"/>
            </w:pPr>
            <w:r w:rsidRPr="008127B1">
              <w:t>КБ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14B47" w:rsidRDefault="00FC4165" w:rsidP="00312D81">
            <w:pPr>
              <w:jc w:val="center"/>
            </w:pPr>
          </w:p>
        </w:tc>
      </w:tr>
      <w:tr w:rsidR="00FC4165" w:rsidRPr="00714B47" w:rsidTr="00155995">
        <w:trPr>
          <w:trHeight w:val="300"/>
        </w:trPr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8127B1" w:rsidRDefault="00FC4165" w:rsidP="00155995">
            <w:pPr>
              <w:jc w:val="both"/>
            </w:pPr>
            <w:r w:rsidRPr="008127B1">
              <w:t>МБ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  <w:r>
              <w:t>1088,0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  <w: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  <w:r>
              <w:t>-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14B47" w:rsidRDefault="00FC4165" w:rsidP="00312D81">
            <w:pPr>
              <w:jc w:val="center"/>
            </w:pPr>
            <w:r>
              <w:t>1088,0</w:t>
            </w:r>
          </w:p>
        </w:tc>
      </w:tr>
      <w:tr w:rsidR="00FC4165" w:rsidRPr="00714B47" w:rsidTr="00155995">
        <w:trPr>
          <w:trHeight w:val="300"/>
        </w:trPr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8127B1" w:rsidRDefault="00FC4165" w:rsidP="00155995">
            <w:pPr>
              <w:jc w:val="both"/>
            </w:pPr>
            <w:r w:rsidRPr="008127B1">
              <w:t>Внебюджетные источники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14B47" w:rsidRDefault="00FC4165" w:rsidP="00312D81">
            <w:pPr>
              <w:jc w:val="center"/>
            </w:pPr>
          </w:p>
        </w:tc>
      </w:tr>
      <w:tr w:rsidR="00FC4165" w:rsidRPr="00714B47" w:rsidTr="00155995">
        <w:trPr>
          <w:trHeight w:val="300"/>
        </w:trPr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8127B1" w:rsidRDefault="00FC4165" w:rsidP="00155995">
            <w:pPr>
              <w:jc w:val="both"/>
            </w:pPr>
            <w:r w:rsidRPr="008127B1">
              <w:t>Юридические лица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14B47" w:rsidRDefault="00FC4165" w:rsidP="00312D81">
            <w:pPr>
              <w:jc w:val="center"/>
            </w:pPr>
          </w:p>
        </w:tc>
      </w:tr>
      <w:tr w:rsidR="00FC4165" w:rsidRPr="00714B47" w:rsidTr="00155995">
        <w:trPr>
          <w:trHeight w:val="300"/>
        </w:trPr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>
            <w:r w:rsidRPr="00714B47">
              <w:t>в том числе по ГРБС:</w:t>
            </w:r>
            <w:r>
              <w:t>Администрация Ачинского района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8127B1" w:rsidRDefault="00FC4165" w:rsidP="00155995">
            <w:pPr>
              <w:jc w:val="both"/>
            </w:pPr>
            <w:r w:rsidRPr="008127B1">
              <w:t>Всего, в том числе: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  <w:r>
              <w:t>1088,0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  <w: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  <w:r>
              <w:t>-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14B47" w:rsidRDefault="00FC4165" w:rsidP="00312D81">
            <w:pPr>
              <w:jc w:val="center"/>
            </w:pPr>
            <w:r>
              <w:t>1088,0</w:t>
            </w:r>
          </w:p>
        </w:tc>
      </w:tr>
      <w:tr w:rsidR="00FC4165" w:rsidRPr="00714B47" w:rsidTr="00155995">
        <w:trPr>
          <w:trHeight w:val="300"/>
        </w:trPr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8127B1" w:rsidRDefault="00FC4165" w:rsidP="00155995">
            <w:pPr>
              <w:jc w:val="both"/>
            </w:pPr>
            <w:r w:rsidRPr="008127B1">
              <w:t>ФБ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14B47" w:rsidRDefault="00FC4165" w:rsidP="00312D81">
            <w:pPr>
              <w:jc w:val="center"/>
            </w:pPr>
          </w:p>
        </w:tc>
      </w:tr>
      <w:tr w:rsidR="00FC4165" w:rsidRPr="00714B47" w:rsidTr="00155995">
        <w:trPr>
          <w:trHeight w:val="300"/>
        </w:trPr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8127B1" w:rsidRDefault="00FC4165" w:rsidP="00155995">
            <w:pPr>
              <w:jc w:val="both"/>
            </w:pPr>
            <w:r w:rsidRPr="008127B1">
              <w:t>КБ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14B47" w:rsidRDefault="00FC4165" w:rsidP="00312D81">
            <w:pPr>
              <w:jc w:val="center"/>
            </w:pPr>
          </w:p>
        </w:tc>
      </w:tr>
      <w:tr w:rsidR="00FC4165" w:rsidRPr="00714B47" w:rsidTr="00155995">
        <w:trPr>
          <w:trHeight w:val="300"/>
        </w:trPr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8127B1" w:rsidRDefault="00FC4165" w:rsidP="00155995">
            <w:pPr>
              <w:jc w:val="both"/>
            </w:pPr>
            <w:r w:rsidRPr="008127B1">
              <w:t>МБ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  <w:r>
              <w:t>1088,0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  <w: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  <w:r>
              <w:t>-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14B47" w:rsidRDefault="00FC4165" w:rsidP="00312D81">
            <w:pPr>
              <w:jc w:val="center"/>
            </w:pPr>
            <w:r>
              <w:t>1088,0</w:t>
            </w:r>
          </w:p>
        </w:tc>
      </w:tr>
      <w:tr w:rsidR="00FC4165" w:rsidRPr="00714B47" w:rsidTr="00155995">
        <w:trPr>
          <w:trHeight w:val="300"/>
        </w:trPr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8127B1" w:rsidRDefault="00FC4165" w:rsidP="00155995">
            <w:pPr>
              <w:jc w:val="both"/>
            </w:pPr>
            <w:r w:rsidRPr="008127B1">
              <w:t>Внебюджетные источники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14B47" w:rsidRDefault="00FC4165" w:rsidP="00312D81">
            <w:pPr>
              <w:jc w:val="center"/>
            </w:pPr>
          </w:p>
        </w:tc>
      </w:tr>
      <w:tr w:rsidR="00FC4165" w:rsidRPr="00714B47" w:rsidTr="00155995">
        <w:trPr>
          <w:trHeight w:val="300"/>
        </w:trPr>
        <w:tc>
          <w:tcPr>
            <w:tcW w:w="1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2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165" w:rsidRPr="00714B47" w:rsidRDefault="00FC4165" w:rsidP="00312D81"/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8127B1" w:rsidRDefault="00FC4165" w:rsidP="00155995">
            <w:pPr>
              <w:jc w:val="both"/>
            </w:pPr>
            <w:r w:rsidRPr="008127B1">
              <w:t>Юридические лица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4165" w:rsidRPr="00714B47" w:rsidRDefault="00FC4165" w:rsidP="00312D81">
            <w:pPr>
              <w:jc w:val="center"/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165" w:rsidRPr="00714B47" w:rsidRDefault="00FC4165" w:rsidP="00312D81">
            <w:pPr>
              <w:jc w:val="center"/>
            </w:pPr>
          </w:p>
        </w:tc>
      </w:tr>
    </w:tbl>
    <w:p w:rsidR="00FC4165" w:rsidRDefault="00FC4165" w:rsidP="00C51B45">
      <w:pPr>
        <w:widowControl/>
        <w:autoSpaceDE/>
        <w:autoSpaceDN/>
        <w:adjustRightInd/>
        <w:spacing w:after="200" w:line="276" w:lineRule="auto"/>
        <w:jc w:val="both"/>
        <w:rPr>
          <w:sz w:val="24"/>
          <w:szCs w:val="24"/>
        </w:rPr>
      </w:pPr>
    </w:p>
    <w:p w:rsidR="00FC4165" w:rsidRDefault="00FC4165" w:rsidP="00C51B45">
      <w:pPr>
        <w:widowControl/>
        <w:autoSpaceDE/>
        <w:autoSpaceDN/>
        <w:adjustRightInd/>
        <w:spacing w:after="200" w:line="276" w:lineRule="auto"/>
        <w:jc w:val="both"/>
        <w:rPr>
          <w:sz w:val="24"/>
          <w:szCs w:val="24"/>
        </w:rPr>
      </w:pPr>
    </w:p>
    <w:p w:rsidR="00FC4165" w:rsidRDefault="00FC4165" w:rsidP="00C51B45">
      <w:pPr>
        <w:widowControl/>
        <w:autoSpaceDE/>
        <w:autoSpaceDN/>
        <w:adjustRightInd/>
        <w:spacing w:after="200" w:line="276" w:lineRule="auto"/>
        <w:jc w:val="both"/>
        <w:rPr>
          <w:sz w:val="24"/>
          <w:szCs w:val="24"/>
        </w:rPr>
      </w:pPr>
    </w:p>
    <w:p w:rsidR="00FC4165" w:rsidRDefault="00FC4165" w:rsidP="00C51B45">
      <w:pPr>
        <w:widowControl/>
        <w:autoSpaceDE/>
        <w:autoSpaceDN/>
        <w:adjustRightInd/>
        <w:spacing w:after="200" w:line="276" w:lineRule="auto"/>
        <w:jc w:val="both"/>
        <w:rPr>
          <w:sz w:val="24"/>
          <w:szCs w:val="24"/>
        </w:rPr>
      </w:pPr>
    </w:p>
    <w:p w:rsidR="00FC4165" w:rsidRDefault="00FC4165" w:rsidP="00C51B45">
      <w:pPr>
        <w:widowControl/>
        <w:autoSpaceDE/>
        <w:autoSpaceDN/>
        <w:adjustRightInd/>
        <w:spacing w:after="200" w:line="276" w:lineRule="auto"/>
        <w:jc w:val="both"/>
        <w:rPr>
          <w:sz w:val="24"/>
          <w:szCs w:val="24"/>
        </w:rPr>
      </w:pPr>
    </w:p>
    <w:p w:rsidR="00FC4165" w:rsidRDefault="00FC4165" w:rsidP="003C7A78">
      <w:pPr>
        <w:jc w:val="right"/>
        <w:rPr>
          <w:sz w:val="24"/>
          <w:szCs w:val="24"/>
        </w:rPr>
        <w:sectPr w:rsidR="00FC4165" w:rsidSect="00081C9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FC4165" w:rsidRDefault="00FC4165" w:rsidP="003C7A78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№2</w:t>
      </w:r>
    </w:p>
    <w:p w:rsidR="00FC4165" w:rsidRDefault="00FC4165" w:rsidP="003C7A78">
      <w:pPr>
        <w:jc w:val="both"/>
        <w:rPr>
          <w:sz w:val="24"/>
          <w:szCs w:val="24"/>
        </w:rPr>
      </w:pPr>
      <w:r w:rsidRPr="0060190A">
        <w:rPr>
          <w:sz w:val="24"/>
          <w:szCs w:val="24"/>
        </w:rPr>
        <w:t xml:space="preserve">К муниципальной программе «Развитие </w:t>
      </w:r>
    </w:p>
    <w:p w:rsidR="00FC4165" w:rsidRDefault="00FC4165" w:rsidP="003C7A78">
      <w:pPr>
        <w:jc w:val="both"/>
        <w:rPr>
          <w:sz w:val="24"/>
          <w:szCs w:val="24"/>
        </w:rPr>
      </w:pPr>
      <w:r w:rsidRPr="0060190A">
        <w:rPr>
          <w:sz w:val="24"/>
          <w:szCs w:val="24"/>
        </w:rPr>
        <w:t>Здравоохраненияна территории</w:t>
      </w:r>
    </w:p>
    <w:p w:rsidR="00FC4165" w:rsidRDefault="00FC4165" w:rsidP="003C7A78">
      <w:pPr>
        <w:jc w:val="both"/>
        <w:rPr>
          <w:sz w:val="24"/>
          <w:szCs w:val="24"/>
        </w:rPr>
      </w:pPr>
      <w:r>
        <w:rPr>
          <w:sz w:val="24"/>
          <w:szCs w:val="24"/>
        </w:rPr>
        <w:t>Ачи</w:t>
      </w:r>
      <w:r w:rsidRPr="0060190A">
        <w:rPr>
          <w:sz w:val="24"/>
          <w:szCs w:val="24"/>
        </w:rPr>
        <w:t>нскогорайона» на 2014-2016 годы</w:t>
      </w:r>
    </w:p>
    <w:p w:rsidR="00FC4165" w:rsidRDefault="00FC4165" w:rsidP="00C51B45">
      <w:pPr>
        <w:widowControl/>
        <w:autoSpaceDE/>
        <w:autoSpaceDN/>
        <w:adjustRightInd/>
        <w:spacing w:after="200" w:line="276" w:lineRule="auto"/>
        <w:jc w:val="both"/>
        <w:rPr>
          <w:sz w:val="24"/>
          <w:szCs w:val="24"/>
        </w:rPr>
      </w:pPr>
    </w:p>
    <w:p w:rsidR="00FC4165" w:rsidRDefault="00FC4165" w:rsidP="0092313D">
      <w:pPr>
        <w:jc w:val="center"/>
        <w:rPr>
          <w:sz w:val="24"/>
          <w:szCs w:val="24"/>
        </w:rPr>
      </w:pPr>
      <w:r>
        <w:rPr>
          <w:sz w:val="24"/>
          <w:szCs w:val="24"/>
        </w:rPr>
        <w:t>Подпрограмма1: «Укрепление материально-технической базы учреждений здравоохранения, расположенных на территории Ачинского района» на 2014 – 2016 годы.</w:t>
      </w:r>
    </w:p>
    <w:p w:rsidR="00FC4165" w:rsidRDefault="00FC4165" w:rsidP="0092313D">
      <w:pPr>
        <w:jc w:val="center"/>
        <w:rPr>
          <w:sz w:val="24"/>
          <w:szCs w:val="24"/>
        </w:rPr>
      </w:pPr>
    </w:p>
    <w:p w:rsidR="00FC4165" w:rsidRDefault="00FC4165" w:rsidP="0092313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1. Паспорт подпрограммы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10"/>
        <w:gridCol w:w="6060"/>
      </w:tblGrid>
      <w:tr w:rsidR="00FC4165" w:rsidTr="009B5669">
        <w:tc>
          <w:tcPr>
            <w:tcW w:w="3510" w:type="dxa"/>
            <w:vAlign w:val="center"/>
          </w:tcPr>
          <w:p w:rsidR="00FC4165" w:rsidRPr="009B5669" w:rsidRDefault="00FC4165" w:rsidP="009B5669">
            <w:pPr>
              <w:jc w:val="center"/>
              <w:rPr>
                <w:sz w:val="24"/>
                <w:szCs w:val="24"/>
              </w:rPr>
            </w:pPr>
            <w:r w:rsidRPr="009B5669">
              <w:rPr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6060" w:type="dxa"/>
          </w:tcPr>
          <w:p w:rsidR="00FC4165" w:rsidRPr="009B5669" w:rsidRDefault="00FC4165" w:rsidP="009B5669">
            <w:pPr>
              <w:jc w:val="both"/>
              <w:rPr>
                <w:sz w:val="24"/>
                <w:szCs w:val="24"/>
              </w:rPr>
            </w:pPr>
            <w:r w:rsidRPr="009B5669">
              <w:rPr>
                <w:sz w:val="24"/>
                <w:szCs w:val="24"/>
              </w:rPr>
              <w:t>«Укрепление материально-технической базы учреждений здравоохранения, расположенных на территории Ачинского района» на 2014 – 2016 годы (далее – подпрограмма)</w:t>
            </w:r>
          </w:p>
        </w:tc>
      </w:tr>
      <w:tr w:rsidR="00FC4165" w:rsidTr="009B5669">
        <w:tc>
          <w:tcPr>
            <w:tcW w:w="3510" w:type="dxa"/>
          </w:tcPr>
          <w:p w:rsidR="00FC4165" w:rsidRPr="009B5669" w:rsidRDefault="00FC4165" w:rsidP="009B5669">
            <w:pPr>
              <w:jc w:val="both"/>
              <w:rPr>
                <w:sz w:val="24"/>
                <w:szCs w:val="24"/>
              </w:rPr>
            </w:pPr>
            <w:r w:rsidRPr="009B5669">
              <w:rPr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060" w:type="dxa"/>
            <w:vAlign w:val="center"/>
          </w:tcPr>
          <w:p w:rsidR="00FC4165" w:rsidRPr="009B5669" w:rsidRDefault="00FC4165" w:rsidP="009B5669">
            <w:pPr>
              <w:jc w:val="both"/>
              <w:rPr>
                <w:sz w:val="24"/>
                <w:szCs w:val="24"/>
              </w:rPr>
            </w:pPr>
            <w:r w:rsidRPr="009B5669">
              <w:rPr>
                <w:sz w:val="24"/>
                <w:szCs w:val="24"/>
              </w:rPr>
              <w:t>«Развитие здравоохранения на территории Ачинского района» на 2014-2016 годы</w:t>
            </w:r>
          </w:p>
        </w:tc>
      </w:tr>
      <w:tr w:rsidR="00FC4165" w:rsidTr="009B5669">
        <w:tc>
          <w:tcPr>
            <w:tcW w:w="3510" w:type="dxa"/>
          </w:tcPr>
          <w:p w:rsidR="00FC4165" w:rsidRPr="009B5669" w:rsidRDefault="00FC4165" w:rsidP="009B5669">
            <w:pPr>
              <w:jc w:val="both"/>
              <w:rPr>
                <w:sz w:val="24"/>
                <w:szCs w:val="24"/>
              </w:rPr>
            </w:pPr>
            <w:r w:rsidRPr="009B5669">
              <w:rPr>
                <w:sz w:val="24"/>
                <w:szCs w:val="24"/>
              </w:rPr>
              <w:t>Муниципальный заказчик – координатор подпрограммы</w:t>
            </w:r>
          </w:p>
        </w:tc>
        <w:tc>
          <w:tcPr>
            <w:tcW w:w="6060" w:type="dxa"/>
          </w:tcPr>
          <w:p w:rsidR="00FC4165" w:rsidRPr="009B5669" w:rsidRDefault="00FC4165" w:rsidP="009B5669">
            <w:pPr>
              <w:jc w:val="both"/>
              <w:rPr>
                <w:sz w:val="24"/>
                <w:szCs w:val="24"/>
              </w:rPr>
            </w:pPr>
            <w:r w:rsidRPr="009B5669">
              <w:rPr>
                <w:sz w:val="24"/>
                <w:szCs w:val="24"/>
              </w:rPr>
              <w:t>Администрация Ачинского района (отдел экономического развития территории)</w:t>
            </w:r>
          </w:p>
        </w:tc>
      </w:tr>
      <w:tr w:rsidR="00FC4165" w:rsidTr="009B5669">
        <w:tc>
          <w:tcPr>
            <w:tcW w:w="3510" w:type="dxa"/>
          </w:tcPr>
          <w:p w:rsidR="00FC4165" w:rsidRPr="009B5669" w:rsidRDefault="00FC4165" w:rsidP="009B5669">
            <w:pPr>
              <w:jc w:val="both"/>
              <w:rPr>
                <w:sz w:val="24"/>
                <w:szCs w:val="24"/>
              </w:rPr>
            </w:pPr>
            <w:r w:rsidRPr="009B5669">
              <w:rPr>
                <w:sz w:val="24"/>
                <w:szCs w:val="24"/>
              </w:rPr>
              <w:t>Исполнители мероприятий подпрограммы, главные распорядители бюджетных средств</w:t>
            </w:r>
          </w:p>
        </w:tc>
        <w:tc>
          <w:tcPr>
            <w:tcW w:w="6060" w:type="dxa"/>
          </w:tcPr>
          <w:p w:rsidR="00FC4165" w:rsidRPr="009B5669" w:rsidRDefault="00FC4165" w:rsidP="009B5669">
            <w:pPr>
              <w:jc w:val="both"/>
              <w:rPr>
                <w:sz w:val="24"/>
                <w:szCs w:val="24"/>
              </w:rPr>
            </w:pPr>
            <w:r w:rsidRPr="009B5669">
              <w:rPr>
                <w:sz w:val="24"/>
                <w:szCs w:val="24"/>
              </w:rPr>
              <w:t>Администрация Ачинского района (отдел экономического развития территории)</w:t>
            </w:r>
          </w:p>
          <w:p w:rsidR="00FC4165" w:rsidRPr="009B5669" w:rsidRDefault="00FC4165" w:rsidP="009B5669">
            <w:pPr>
              <w:jc w:val="both"/>
              <w:rPr>
                <w:sz w:val="24"/>
                <w:szCs w:val="24"/>
              </w:rPr>
            </w:pPr>
            <w:r w:rsidRPr="009B5669">
              <w:rPr>
                <w:sz w:val="24"/>
                <w:szCs w:val="24"/>
              </w:rPr>
              <w:t>МКУ «УС и ЖКХ» Ачинского района</w:t>
            </w:r>
          </w:p>
          <w:p w:rsidR="00FC4165" w:rsidRPr="009B5669" w:rsidRDefault="00FC4165" w:rsidP="009B5669">
            <w:pPr>
              <w:jc w:val="both"/>
              <w:rPr>
                <w:sz w:val="24"/>
                <w:szCs w:val="24"/>
              </w:rPr>
            </w:pPr>
            <w:r w:rsidRPr="009B5669">
              <w:rPr>
                <w:sz w:val="24"/>
                <w:szCs w:val="24"/>
              </w:rPr>
              <w:t>МБУЗ «Ачинская ЦРБ»</w:t>
            </w:r>
          </w:p>
        </w:tc>
      </w:tr>
      <w:tr w:rsidR="00FC4165" w:rsidTr="009B5669">
        <w:tc>
          <w:tcPr>
            <w:tcW w:w="3510" w:type="dxa"/>
          </w:tcPr>
          <w:p w:rsidR="00FC4165" w:rsidRPr="009B5669" w:rsidRDefault="00FC4165" w:rsidP="009B5669">
            <w:pPr>
              <w:jc w:val="both"/>
              <w:rPr>
                <w:sz w:val="24"/>
                <w:szCs w:val="24"/>
              </w:rPr>
            </w:pPr>
            <w:r w:rsidRPr="009B5669">
              <w:rPr>
                <w:sz w:val="24"/>
                <w:szCs w:val="24"/>
              </w:rPr>
              <w:t>Цель и задачи подпрограммы</w:t>
            </w:r>
          </w:p>
        </w:tc>
        <w:tc>
          <w:tcPr>
            <w:tcW w:w="6060" w:type="dxa"/>
          </w:tcPr>
          <w:p w:rsidR="00FC4165" w:rsidRPr="009B5669" w:rsidRDefault="00FC4165" w:rsidP="009B5669">
            <w:pPr>
              <w:jc w:val="both"/>
              <w:rPr>
                <w:sz w:val="24"/>
                <w:szCs w:val="24"/>
              </w:rPr>
            </w:pPr>
            <w:r w:rsidRPr="009B5669">
              <w:rPr>
                <w:sz w:val="24"/>
                <w:szCs w:val="24"/>
              </w:rPr>
              <w:t>Целью подпрограммы является создание условий для обеспечения доступности и безопасности первичной медико-санитарной помощи в рамках выполнения лицензионных требований для осуществления медицинской деятельности.</w:t>
            </w:r>
          </w:p>
          <w:p w:rsidR="00FC4165" w:rsidRPr="009B5669" w:rsidRDefault="00FC4165" w:rsidP="009B5669">
            <w:pPr>
              <w:jc w:val="both"/>
              <w:rPr>
                <w:sz w:val="24"/>
                <w:szCs w:val="24"/>
              </w:rPr>
            </w:pPr>
            <w:r w:rsidRPr="009B5669">
              <w:rPr>
                <w:sz w:val="24"/>
                <w:szCs w:val="24"/>
              </w:rPr>
              <w:t>К задачам подпрограммы относятся:</w:t>
            </w:r>
          </w:p>
          <w:p w:rsidR="00FC4165" w:rsidRPr="009B5669" w:rsidRDefault="00FC4165" w:rsidP="009B5669">
            <w:pPr>
              <w:pStyle w:val="ListParagraph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9B5669">
              <w:rPr>
                <w:sz w:val="24"/>
                <w:szCs w:val="24"/>
              </w:rPr>
              <w:t>Проведение капитальных ремонтов помещений структурных подразделений МБУЗ «Ачинская ЦРБ», расположенных на территории Ачинского района.</w:t>
            </w:r>
          </w:p>
          <w:p w:rsidR="00FC4165" w:rsidRPr="009B5669" w:rsidRDefault="00FC4165" w:rsidP="009B5669">
            <w:pPr>
              <w:pStyle w:val="ListParagraph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9B5669">
              <w:rPr>
                <w:sz w:val="24"/>
                <w:szCs w:val="24"/>
              </w:rPr>
              <w:t>Установка модульных фельдшерско – акушерских пунктов, оснащенных медицинским оборудованием и мебелью.</w:t>
            </w:r>
          </w:p>
        </w:tc>
      </w:tr>
      <w:tr w:rsidR="00FC4165" w:rsidTr="009B5669">
        <w:tc>
          <w:tcPr>
            <w:tcW w:w="3510" w:type="dxa"/>
          </w:tcPr>
          <w:p w:rsidR="00FC4165" w:rsidRPr="009B5669" w:rsidRDefault="00FC4165" w:rsidP="009B5669">
            <w:pPr>
              <w:jc w:val="both"/>
              <w:rPr>
                <w:sz w:val="24"/>
                <w:szCs w:val="24"/>
              </w:rPr>
            </w:pPr>
            <w:r w:rsidRPr="009B5669">
              <w:rPr>
                <w:sz w:val="24"/>
                <w:szCs w:val="24"/>
              </w:rPr>
              <w:t>Целевые индикаторы</w:t>
            </w:r>
          </w:p>
        </w:tc>
        <w:tc>
          <w:tcPr>
            <w:tcW w:w="6060" w:type="dxa"/>
          </w:tcPr>
          <w:p w:rsidR="00FC4165" w:rsidRPr="009B5669" w:rsidRDefault="00FC4165" w:rsidP="009B5669">
            <w:pPr>
              <w:jc w:val="both"/>
              <w:rPr>
                <w:sz w:val="24"/>
                <w:szCs w:val="24"/>
              </w:rPr>
            </w:pPr>
            <w:r w:rsidRPr="009B5669">
              <w:rPr>
                <w:sz w:val="24"/>
                <w:szCs w:val="24"/>
              </w:rPr>
              <w:t>Получение  положительных санитарно-эпидемиологических заключений структурными подразделениями МБУЗ «Ачинская ЦРБ», расположенными на территории Ачинского района</w:t>
            </w:r>
          </w:p>
        </w:tc>
      </w:tr>
      <w:tr w:rsidR="00FC4165" w:rsidTr="009B5669">
        <w:tc>
          <w:tcPr>
            <w:tcW w:w="3510" w:type="dxa"/>
          </w:tcPr>
          <w:p w:rsidR="00FC4165" w:rsidRPr="009B5669" w:rsidRDefault="00FC4165" w:rsidP="009B5669">
            <w:pPr>
              <w:jc w:val="both"/>
              <w:rPr>
                <w:sz w:val="24"/>
                <w:szCs w:val="24"/>
              </w:rPr>
            </w:pPr>
            <w:r w:rsidRPr="009B5669">
              <w:rPr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060" w:type="dxa"/>
          </w:tcPr>
          <w:p w:rsidR="00FC4165" w:rsidRPr="009B5669" w:rsidRDefault="00FC4165" w:rsidP="009B5669">
            <w:pPr>
              <w:jc w:val="both"/>
              <w:rPr>
                <w:sz w:val="24"/>
                <w:szCs w:val="24"/>
              </w:rPr>
            </w:pPr>
            <w:r w:rsidRPr="009B5669">
              <w:rPr>
                <w:sz w:val="24"/>
                <w:szCs w:val="24"/>
              </w:rPr>
              <w:t>2014 – 2016 годы</w:t>
            </w:r>
          </w:p>
        </w:tc>
      </w:tr>
      <w:tr w:rsidR="00FC4165" w:rsidTr="009B5669">
        <w:tc>
          <w:tcPr>
            <w:tcW w:w="3510" w:type="dxa"/>
          </w:tcPr>
          <w:p w:rsidR="00FC4165" w:rsidRPr="009B5669" w:rsidRDefault="00FC4165" w:rsidP="009B5669">
            <w:pPr>
              <w:jc w:val="both"/>
              <w:rPr>
                <w:sz w:val="24"/>
                <w:szCs w:val="24"/>
              </w:rPr>
            </w:pPr>
            <w:r w:rsidRPr="009B5669">
              <w:rPr>
                <w:sz w:val="24"/>
                <w:szCs w:val="24"/>
              </w:rPr>
              <w:t>Объемы и источники финансирования подпрограммы на действия подпрограммы с указанием на источники финансирования годам реализации подпрограммы</w:t>
            </w:r>
          </w:p>
        </w:tc>
        <w:tc>
          <w:tcPr>
            <w:tcW w:w="6060" w:type="dxa"/>
          </w:tcPr>
          <w:p w:rsidR="00FC4165" w:rsidRPr="009B5669" w:rsidRDefault="00FC4165" w:rsidP="009B5669">
            <w:pPr>
              <w:jc w:val="both"/>
              <w:rPr>
                <w:sz w:val="24"/>
                <w:szCs w:val="24"/>
              </w:rPr>
            </w:pPr>
            <w:r w:rsidRPr="009B5669">
              <w:rPr>
                <w:sz w:val="24"/>
                <w:szCs w:val="24"/>
              </w:rPr>
              <w:t>10089,8 тыс. рублей за счет средств местного бюджета, в том числе:</w:t>
            </w:r>
          </w:p>
          <w:p w:rsidR="00FC4165" w:rsidRPr="009B5669" w:rsidRDefault="00FC4165" w:rsidP="009B5669">
            <w:pPr>
              <w:jc w:val="both"/>
              <w:rPr>
                <w:sz w:val="24"/>
                <w:szCs w:val="24"/>
              </w:rPr>
            </w:pPr>
            <w:r w:rsidRPr="009B5669">
              <w:rPr>
                <w:sz w:val="24"/>
                <w:szCs w:val="24"/>
              </w:rPr>
              <w:t>2014 год – 2 505,6 тыс. рублей;</w:t>
            </w:r>
          </w:p>
          <w:p w:rsidR="00FC4165" w:rsidRPr="009B5669" w:rsidRDefault="00FC4165" w:rsidP="009B5669">
            <w:pPr>
              <w:jc w:val="both"/>
              <w:rPr>
                <w:sz w:val="24"/>
                <w:szCs w:val="24"/>
              </w:rPr>
            </w:pPr>
            <w:r w:rsidRPr="009B5669">
              <w:rPr>
                <w:sz w:val="24"/>
                <w:szCs w:val="24"/>
              </w:rPr>
              <w:t>2015 год – 6 327,2 тыс. рублей;</w:t>
            </w:r>
          </w:p>
          <w:p w:rsidR="00FC4165" w:rsidRPr="009B5669" w:rsidRDefault="00FC4165" w:rsidP="009B5669">
            <w:pPr>
              <w:jc w:val="both"/>
              <w:rPr>
                <w:sz w:val="24"/>
                <w:szCs w:val="24"/>
              </w:rPr>
            </w:pPr>
            <w:r w:rsidRPr="009B5669">
              <w:rPr>
                <w:sz w:val="24"/>
                <w:szCs w:val="24"/>
              </w:rPr>
              <w:t>2016 год – 1 257,0 тыс. рублей.</w:t>
            </w:r>
          </w:p>
        </w:tc>
      </w:tr>
      <w:tr w:rsidR="00FC4165" w:rsidTr="009B5669">
        <w:tc>
          <w:tcPr>
            <w:tcW w:w="3510" w:type="dxa"/>
          </w:tcPr>
          <w:p w:rsidR="00FC4165" w:rsidRPr="009B5669" w:rsidRDefault="00FC4165" w:rsidP="009B5669">
            <w:pPr>
              <w:jc w:val="both"/>
              <w:rPr>
                <w:sz w:val="24"/>
                <w:szCs w:val="24"/>
              </w:rPr>
            </w:pPr>
            <w:r w:rsidRPr="009B5669">
              <w:rPr>
                <w:sz w:val="24"/>
                <w:szCs w:val="24"/>
              </w:rPr>
              <w:t>Система организации контроля за исполнением подпрограммы</w:t>
            </w:r>
          </w:p>
        </w:tc>
        <w:tc>
          <w:tcPr>
            <w:tcW w:w="6060" w:type="dxa"/>
          </w:tcPr>
          <w:p w:rsidR="00FC4165" w:rsidRPr="009B5669" w:rsidRDefault="00FC4165" w:rsidP="009B5669">
            <w:pPr>
              <w:jc w:val="both"/>
              <w:rPr>
                <w:sz w:val="24"/>
                <w:szCs w:val="24"/>
              </w:rPr>
            </w:pPr>
            <w:r w:rsidRPr="009B5669">
              <w:rPr>
                <w:sz w:val="24"/>
                <w:szCs w:val="24"/>
              </w:rPr>
              <w:t>Отдел экономического развития территории Администрации района;</w:t>
            </w:r>
          </w:p>
          <w:p w:rsidR="00FC4165" w:rsidRPr="009B5669" w:rsidRDefault="00FC4165" w:rsidP="009B5669">
            <w:pPr>
              <w:jc w:val="both"/>
              <w:rPr>
                <w:sz w:val="24"/>
                <w:szCs w:val="24"/>
              </w:rPr>
            </w:pPr>
            <w:r w:rsidRPr="009B5669">
              <w:rPr>
                <w:sz w:val="24"/>
                <w:szCs w:val="24"/>
              </w:rPr>
              <w:t>Финансовое управление Администрации района.</w:t>
            </w:r>
          </w:p>
        </w:tc>
      </w:tr>
    </w:tbl>
    <w:p w:rsidR="00FC4165" w:rsidRDefault="00FC4165" w:rsidP="0092313D">
      <w:pPr>
        <w:jc w:val="center"/>
        <w:rPr>
          <w:sz w:val="24"/>
          <w:szCs w:val="24"/>
        </w:rPr>
      </w:pPr>
    </w:p>
    <w:p w:rsidR="00FC4165" w:rsidRDefault="00FC4165" w:rsidP="005D1563">
      <w:pPr>
        <w:widowControl/>
        <w:autoSpaceDE/>
        <w:autoSpaceDN/>
        <w:adjustRightInd/>
        <w:spacing w:after="200" w:line="276" w:lineRule="auto"/>
        <w:jc w:val="center"/>
        <w:rPr>
          <w:sz w:val="24"/>
          <w:szCs w:val="24"/>
        </w:rPr>
      </w:pPr>
    </w:p>
    <w:p w:rsidR="00FC4165" w:rsidRDefault="00FC4165" w:rsidP="00254919">
      <w:pPr>
        <w:pStyle w:val="ListParagraph"/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center"/>
        <w:rPr>
          <w:sz w:val="24"/>
          <w:szCs w:val="24"/>
        </w:rPr>
      </w:pPr>
      <w:r w:rsidRPr="00254919">
        <w:rPr>
          <w:sz w:val="24"/>
          <w:szCs w:val="24"/>
        </w:rPr>
        <w:t>Основные</w:t>
      </w:r>
      <w:r>
        <w:rPr>
          <w:sz w:val="24"/>
          <w:szCs w:val="24"/>
        </w:rPr>
        <w:t xml:space="preserve"> разделы подпрограммы.</w:t>
      </w:r>
    </w:p>
    <w:p w:rsidR="00FC4165" w:rsidRDefault="00FC4165" w:rsidP="00155995">
      <w:pPr>
        <w:pStyle w:val="ListParagraph"/>
        <w:widowControl/>
        <w:autoSpaceDE/>
        <w:autoSpaceDN/>
        <w:adjustRightInd/>
        <w:spacing w:after="200" w:line="276" w:lineRule="auto"/>
        <w:ind w:left="360"/>
        <w:rPr>
          <w:sz w:val="24"/>
          <w:szCs w:val="24"/>
        </w:rPr>
      </w:pPr>
    </w:p>
    <w:p w:rsidR="00FC4165" w:rsidRPr="00027175" w:rsidRDefault="00FC4165" w:rsidP="004C650C">
      <w:pPr>
        <w:pStyle w:val="ListParagraph"/>
        <w:widowControl/>
        <w:numPr>
          <w:ilvl w:val="1"/>
          <w:numId w:val="1"/>
        </w:numPr>
        <w:autoSpaceDE/>
        <w:autoSpaceDN/>
        <w:adjustRightInd/>
        <w:spacing w:after="200" w:line="276" w:lineRule="auto"/>
        <w:jc w:val="center"/>
        <w:rPr>
          <w:i/>
          <w:sz w:val="24"/>
          <w:szCs w:val="24"/>
        </w:rPr>
      </w:pPr>
      <w:r w:rsidRPr="00027175">
        <w:rPr>
          <w:i/>
          <w:sz w:val="24"/>
          <w:szCs w:val="24"/>
        </w:rPr>
        <w:t>Постановка общерайонной проблемы и обоснование необходимости разработки подпрограммы.</w:t>
      </w:r>
    </w:p>
    <w:p w:rsidR="00FC4165" w:rsidRPr="004C650C" w:rsidRDefault="00FC4165" w:rsidP="004C650C">
      <w:pPr>
        <w:ind w:firstLine="709"/>
        <w:jc w:val="both"/>
        <w:rPr>
          <w:sz w:val="24"/>
          <w:szCs w:val="24"/>
        </w:rPr>
      </w:pPr>
      <w:r w:rsidRPr="004C650C">
        <w:rPr>
          <w:sz w:val="24"/>
          <w:szCs w:val="24"/>
        </w:rPr>
        <w:t>Основными причинами, формирующими недостаточную положительную динамику в состоянии здоровья населения Ачинского района, как и в целом по стране, являются:</w:t>
      </w:r>
    </w:p>
    <w:p w:rsidR="00FC4165" w:rsidRPr="004C650C" w:rsidRDefault="00FC4165" w:rsidP="004C650C">
      <w:pPr>
        <w:ind w:firstLine="709"/>
        <w:jc w:val="both"/>
        <w:rPr>
          <w:sz w:val="24"/>
          <w:szCs w:val="24"/>
        </w:rPr>
      </w:pPr>
      <w:r w:rsidRPr="004C650C">
        <w:rPr>
          <w:sz w:val="24"/>
          <w:szCs w:val="24"/>
        </w:rPr>
        <w:t>- низкая мотивация населения к здоровому образу жизни;</w:t>
      </w:r>
    </w:p>
    <w:p w:rsidR="00FC4165" w:rsidRPr="004C650C" w:rsidRDefault="00FC4165" w:rsidP="004C650C">
      <w:pPr>
        <w:ind w:firstLine="709"/>
        <w:jc w:val="both"/>
        <w:rPr>
          <w:sz w:val="24"/>
          <w:szCs w:val="24"/>
        </w:rPr>
      </w:pPr>
      <w:r w:rsidRPr="004C650C">
        <w:rPr>
          <w:sz w:val="24"/>
          <w:szCs w:val="24"/>
        </w:rPr>
        <w:t>- высокая распространенность поведенческих факторов риска неинфекционных заболеваний(курение, злоупотребление алкоголем и наркотиками, недостаточная двигательная активность, нерациональное несбалансированное питание и ожирение);</w:t>
      </w:r>
    </w:p>
    <w:p w:rsidR="00FC4165" w:rsidRPr="004C650C" w:rsidRDefault="00FC4165" w:rsidP="004C650C">
      <w:pPr>
        <w:ind w:firstLine="709"/>
        <w:jc w:val="both"/>
        <w:rPr>
          <w:sz w:val="24"/>
          <w:szCs w:val="24"/>
        </w:rPr>
      </w:pPr>
      <w:r w:rsidRPr="004C650C">
        <w:rPr>
          <w:sz w:val="24"/>
          <w:szCs w:val="24"/>
        </w:rPr>
        <w:t>- высокая распространенность биологических факторов риска неинфекционных заболеваний (артериальная гипертония, гиперхолестеринемия, гипергликемия, избыточная масса тела и ожирение);</w:t>
      </w:r>
    </w:p>
    <w:p w:rsidR="00FC4165" w:rsidRPr="004C650C" w:rsidRDefault="00FC4165" w:rsidP="004C650C">
      <w:pPr>
        <w:ind w:firstLine="709"/>
        <w:jc w:val="both"/>
        <w:rPr>
          <w:sz w:val="24"/>
          <w:szCs w:val="24"/>
        </w:rPr>
      </w:pPr>
      <w:r w:rsidRPr="004C650C">
        <w:rPr>
          <w:sz w:val="24"/>
          <w:szCs w:val="24"/>
        </w:rPr>
        <w:t>- недостаточность условий для ведения здорового образа жизни (недостаточность нормативной правовой базы для ограничения курения, злоупотребления алкоголем и наркотиками, производства несоответствующих принципам здорового питания продуктов, а также для обеспечения необходимого уровня физической активности;</w:t>
      </w:r>
    </w:p>
    <w:p w:rsidR="00FC4165" w:rsidRPr="004C650C" w:rsidRDefault="00FC4165" w:rsidP="004C650C">
      <w:pPr>
        <w:ind w:firstLine="709"/>
        <w:jc w:val="both"/>
        <w:rPr>
          <w:sz w:val="24"/>
          <w:szCs w:val="24"/>
        </w:rPr>
      </w:pPr>
      <w:r w:rsidRPr="004C650C">
        <w:rPr>
          <w:sz w:val="24"/>
          <w:szCs w:val="24"/>
        </w:rPr>
        <w:t>- несвоевременное обращение за медицинской помощью;</w:t>
      </w:r>
    </w:p>
    <w:p w:rsidR="00FC4165" w:rsidRPr="004C650C" w:rsidRDefault="00FC4165" w:rsidP="004C650C">
      <w:pPr>
        <w:ind w:firstLine="709"/>
        <w:jc w:val="both"/>
        <w:rPr>
          <w:sz w:val="24"/>
          <w:szCs w:val="24"/>
        </w:rPr>
      </w:pPr>
      <w:r w:rsidRPr="004C650C">
        <w:rPr>
          <w:sz w:val="24"/>
          <w:szCs w:val="24"/>
        </w:rPr>
        <w:t>- низкая профилактическая активность в работе первичного звена здравоохранения, направленная на своевременное выявление заболеваний, патологических состояний и факторов риска, их обуславливающих.</w:t>
      </w:r>
    </w:p>
    <w:p w:rsidR="00FC4165" w:rsidRPr="004C650C" w:rsidRDefault="00FC4165" w:rsidP="004C650C">
      <w:pPr>
        <w:ind w:firstLine="709"/>
        <w:jc w:val="both"/>
        <w:rPr>
          <w:sz w:val="24"/>
          <w:szCs w:val="24"/>
        </w:rPr>
      </w:pPr>
      <w:r w:rsidRPr="004C650C">
        <w:rPr>
          <w:sz w:val="24"/>
          <w:szCs w:val="24"/>
        </w:rPr>
        <w:t>К дополнительным причинам, сдерживающим развитие отрасли здравоохранения вАчинском районе, следует отнести:</w:t>
      </w:r>
    </w:p>
    <w:p w:rsidR="00FC4165" w:rsidRPr="004C650C" w:rsidRDefault="00FC4165" w:rsidP="004C650C">
      <w:pPr>
        <w:ind w:firstLine="709"/>
        <w:jc w:val="both"/>
        <w:rPr>
          <w:sz w:val="24"/>
          <w:szCs w:val="24"/>
        </w:rPr>
      </w:pPr>
      <w:r w:rsidRPr="004C650C">
        <w:rPr>
          <w:sz w:val="24"/>
          <w:szCs w:val="24"/>
        </w:rPr>
        <w:t>– несбалансированность кадрового и материально – техническогообеспечения и коечного фонда различных уровней оказания медицинской;</w:t>
      </w:r>
    </w:p>
    <w:p w:rsidR="00FC4165" w:rsidRPr="004C650C" w:rsidRDefault="00FC4165" w:rsidP="004C650C">
      <w:pPr>
        <w:ind w:firstLine="709"/>
        <w:jc w:val="both"/>
        <w:rPr>
          <w:sz w:val="24"/>
          <w:szCs w:val="24"/>
        </w:rPr>
      </w:pPr>
      <w:r w:rsidRPr="004C650C">
        <w:rPr>
          <w:sz w:val="24"/>
          <w:szCs w:val="24"/>
        </w:rPr>
        <w:t>–неполное соответствие региональной системы подготовки кадров потребностям трехуровневой организации медицинской помощи, в том числе, высокотехнологичной, профилактической и первичной медико-санитарной;</w:t>
      </w:r>
    </w:p>
    <w:p w:rsidR="00FC4165" w:rsidRPr="004C650C" w:rsidRDefault="00FC4165" w:rsidP="004C650C">
      <w:pPr>
        <w:ind w:firstLine="709"/>
        <w:jc w:val="both"/>
        <w:rPr>
          <w:sz w:val="24"/>
          <w:szCs w:val="24"/>
        </w:rPr>
      </w:pPr>
      <w:r w:rsidRPr="004C650C">
        <w:rPr>
          <w:sz w:val="24"/>
          <w:szCs w:val="24"/>
        </w:rPr>
        <w:t>– неразвитость и необеспеченность системы диспансеризации, а также медицинской реабилитации, особенно существенной на уровне первичного звена здравоохранения;</w:t>
      </w:r>
    </w:p>
    <w:p w:rsidR="00FC4165" w:rsidRPr="004C650C" w:rsidRDefault="00FC4165" w:rsidP="004C650C">
      <w:pPr>
        <w:ind w:firstLine="709"/>
        <w:jc w:val="both"/>
        <w:rPr>
          <w:sz w:val="24"/>
          <w:szCs w:val="24"/>
        </w:rPr>
      </w:pPr>
      <w:r w:rsidRPr="004C650C">
        <w:rPr>
          <w:sz w:val="24"/>
          <w:szCs w:val="24"/>
        </w:rPr>
        <w:t>– низкая социальная привлекательность работы в медицинских организациях здравоохранения первичного и среднего звена.</w:t>
      </w:r>
    </w:p>
    <w:p w:rsidR="00FC4165" w:rsidRPr="004C650C" w:rsidRDefault="00FC4165" w:rsidP="004C650C">
      <w:pPr>
        <w:ind w:firstLine="709"/>
        <w:jc w:val="both"/>
        <w:rPr>
          <w:sz w:val="24"/>
          <w:szCs w:val="24"/>
        </w:rPr>
      </w:pPr>
      <w:r w:rsidRPr="004C650C">
        <w:rPr>
          <w:sz w:val="24"/>
          <w:szCs w:val="24"/>
        </w:rPr>
        <w:t xml:space="preserve">Перечисленные причины, сдерживающие повышение человеческого потенциала здоровья вАчинском районе, находятся в сфере компетенции системы здравоохранения Российской Федерации и могут быть устранены полностью или частично в рамках государственной программы Российской Федерации «Развитие здравоохранения» и настоящей </w:t>
      </w:r>
      <w:r>
        <w:rPr>
          <w:sz w:val="24"/>
          <w:szCs w:val="24"/>
        </w:rPr>
        <w:t>подп</w:t>
      </w:r>
      <w:r w:rsidRPr="004C650C">
        <w:rPr>
          <w:sz w:val="24"/>
          <w:szCs w:val="24"/>
        </w:rPr>
        <w:t>рограммы при наличии соответствующего финансирования.</w:t>
      </w:r>
    </w:p>
    <w:p w:rsidR="00FC4165" w:rsidRDefault="00FC4165" w:rsidP="00155995">
      <w:pPr>
        <w:widowControl/>
        <w:autoSpaceDE/>
        <w:autoSpaceDN/>
        <w:adjustRightInd/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4C650C">
        <w:rPr>
          <w:sz w:val="24"/>
          <w:szCs w:val="24"/>
        </w:rPr>
        <w:t>Необходимо обеспечить создание автоматизированных рабочих мест, которые позволят повысить точность и объективность диагностических исследований, снизить количество рутинных операций в повседневной деятельности медицинского работника.</w:t>
      </w:r>
    </w:p>
    <w:p w:rsidR="00FC4165" w:rsidRDefault="00FC4165" w:rsidP="00155995">
      <w:pPr>
        <w:widowControl/>
        <w:autoSpaceDE/>
        <w:autoSpaceDN/>
        <w:adjustRightInd/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4C650C">
        <w:rPr>
          <w:sz w:val="24"/>
          <w:szCs w:val="24"/>
        </w:rPr>
        <w:t xml:space="preserve"> Возможность объединения автоматизированных рабочих мест в рамках единой информационной системы здравоохранения Красноярского края позволит повысить оперативностьи достоверность передачи медицинской информациио состоянии здоровья пациента между медицинскими работниками, в том числе между медицинскими работниками разных медицинских организаций.</w:t>
      </w:r>
    </w:p>
    <w:p w:rsidR="00FC4165" w:rsidRDefault="00FC4165" w:rsidP="00155995">
      <w:pPr>
        <w:widowControl/>
        <w:autoSpaceDE/>
        <w:autoSpaceDN/>
        <w:adjustRightInd/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4C650C">
        <w:rPr>
          <w:sz w:val="24"/>
          <w:szCs w:val="24"/>
        </w:rPr>
        <w:t>Возможность систематизации и анализа первичной медицинской информации позволит повысить обоснованность принимаемых решений управления развитием отрасли.</w:t>
      </w:r>
    </w:p>
    <w:p w:rsidR="00FC4165" w:rsidRDefault="00FC4165" w:rsidP="00155995">
      <w:pPr>
        <w:widowControl/>
        <w:autoSpaceDE/>
        <w:autoSpaceDN/>
        <w:adjustRightInd/>
        <w:spacing w:line="276" w:lineRule="auto"/>
        <w:ind w:firstLine="709"/>
        <w:contextualSpacing/>
        <w:jc w:val="both"/>
        <w:rPr>
          <w:sz w:val="24"/>
          <w:szCs w:val="24"/>
        </w:rPr>
      </w:pPr>
    </w:p>
    <w:p w:rsidR="00FC4165" w:rsidRPr="00027175" w:rsidRDefault="00FC4165" w:rsidP="004C650C">
      <w:pPr>
        <w:pStyle w:val="ListParagraph"/>
        <w:widowControl/>
        <w:numPr>
          <w:ilvl w:val="1"/>
          <w:numId w:val="1"/>
        </w:numPr>
        <w:autoSpaceDE/>
        <w:autoSpaceDN/>
        <w:adjustRightInd/>
        <w:spacing w:after="200" w:line="276" w:lineRule="auto"/>
        <w:jc w:val="center"/>
        <w:rPr>
          <w:i/>
          <w:sz w:val="24"/>
          <w:szCs w:val="24"/>
        </w:rPr>
      </w:pPr>
      <w:r w:rsidRPr="00027175">
        <w:rPr>
          <w:i/>
          <w:sz w:val="24"/>
          <w:szCs w:val="24"/>
        </w:rPr>
        <w:t>Основная цель, задачи, этапы и сроки выполнения подпрограммы, целевые индикаторы.</w:t>
      </w:r>
    </w:p>
    <w:p w:rsidR="00FC4165" w:rsidRPr="004C650C" w:rsidRDefault="00FC4165" w:rsidP="004C650C">
      <w:pPr>
        <w:ind w:firstLine="360"/>
        <w:jc w:val="both"/>
        <w:rPr>
          <w:color w:val="000000"/>
          <w:spacing w:val="-2"/>
          <w:sz w:val="24"/>
          <w:szCs w:val="24"/>
        </w:rPr>
      </w:pPr>
      <w:r w:rsidRPr="004C650C">
        <w:rPr>
          <w:sz w:val="24"/>
          <w:szCs w:val="24"/>
        </w:rPr>
        <w:t xml:space="preserve">Главной целью настоящей </w:t>
      </w:r>
      <w:r>
        <w:rPr>
          <w:sz w:val="24"/>
          <w:szCs w:val="24"/>
        </w:rPr>
        <w:t>подп</w:t>
      </w:r>
      <w:r w:rsidRPr="004C650C">
        <w:rPr>
          <w:sz w:val="24"/>
          <w:szCs w:val="24"/>
        </w:rPr>
        <w:t>рограммы является создание условий для обеспечения доступности и безопасности первичной медико-санитарной помощи в рамках выполнения лицензионных требований для осуществления медицинской деятельности.</w:t>
      </w:r>
    </w:p>
    <w:p w:rsidR="00FC4165" w:rsidRPr="004C650C" w:rsidRDefault="00FC4165" w:rsidP="004C650C">
      <w:pPr>
        <w:ind w:firstLine="360"/>
        <w:jc w:val="both"/>
        <w:rPr>
          <w:sz w:val="24"/>
          <w:szCs w:val="24"/>
        </w:rPr>
      </w:pPr>
      <w:r w:rsidRPr="004C650C">
        <w:rPr>
          <w:color w:val="000000"/>
          <w:sz w:val="24"/>
          <w:szCs w:val="24"/>
        </w:rPr>
        <w:t>Для достижения цели необходимо решить следующие задачи:</w:t>
      </w:r>
    </w:p>
    <w:p w:rsidR="00FC4165" w:rsidRDefault="00FC4165" w:rsidP="004C65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4C650C">
        <w:rPr>
          <w:sz w:val="24"/>
          <w:szCs w:val="24"/>
        </w:rPr>
        <w:t>- провести капитальный ремонт помещений структурных подразделений МБУЗ «Ачинская ЦРБ», расположенных н</w:t>
      </w:r>
      <w:r>
        <w:rPr>
          <w:sz w:val="24"/>
          <w:szCs w:val="24"/>
        </w:rPr>
        <w:t>а территории   Ачинского района;</w:t>
      </w:r>
    </w:p>
    <w:p w:rsidR="00FC4165" w:rsidRPr="004C650C" w:rsidRDefault="00FC4165" w:rsidP="004C65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>
        <w:rPr>
          <w:sz w:val="24"/>
          <w:szCs w:val="24"/>
        </w:rPr>
        <w:t>- установить модульные фельдшерско-акушерские пункты на территории района.</w:t>
      </w:r>
    </w:p>
    <w:p w:rsidR="00FC4165" w:rsidRPr="004C650C" w:rsidRDefault="00FC4165" w:rsidP="004C650C">
      <w:pPr>
        <w:ind w:firstLine="708"/>
        <w:jc w:val="both"/>
        <w:rPr>
          <w:sz w:val="24"/>
          <w:szCs w:val="24"/>
        </w:rPr>
      </w:pPr>
      <w:r w:rsidRPr="004C650C">
        <w:rPr>
          <w:sz w:val="24"/>
          <w:szCs w:val="24"/>
        </w:rPr>
        <w:t xml:space="preserve">Целевыми индикаторами </w:t>
      </w:r>
      <w:r>
        <w:rPr>
          <w:sz w:val="24"/>
          <w:szCs w:val="24"/>
        </w:rPr>
        <w:t>под</w:t>
      </w:r>
      <w:r w:rsidRPr="004C650C">
        <w:rPr>
          <w:sz w:val="24"/>
          <w:szCs w:val="24"/>
        </w:rPr>
        <w:t>программы являются:</w:t>
      </w:r>
    </w:p>
    <w:p w:rsidR="00FC4165" w:rsidRPr="004C650C" w:rsidRDefault="00FC4165" w:rsidP="004C650C">
      <w:pPr>
        <w:jc w:val="both"/>
        <w:rPr>
          <w:sz w:val="24"/>
          <w:szCs w:val="24"/>
        </w:rPr>
      </w:pPr>
      <w:r w:rsidRPr="004C650C">
        <w:rPr>
          <w:sz w:val="24"/>
          <w:szCs w:val="24"/>
        </w:rPr>
        <w:t xml:space="preserve">- </w:t>
      </w:r>
      <w:r>
        <w:rPr>
          <w:sz w:val="24"/>
          <w:szCs w:val="24"/>
        </w:rPr>
        <w:t>п</w:t>
      </w:r>
      <w:r w:rsidRPr="00155995">
        <w:rPr>
          <w:sz w:val="24"/>
          <w:szCs w:val="24"/>
        </w:rPr>
        <w:t>олучение  положительных санитарно-эпидемиологических заключений структурными подразделениями МБУЗ «Ачинская ЦРБ», расположенными на территории Ачинского района</w:t>
      </w:r>
      <w:r w:rsidRPr="004C650C">
        <w:rPr>
          <w:sz w:val="24"/>
          <w:szCs w:val="24"/>
        </w:rPr>
        <w:t>.</w:t>
      </w:r>
    </w:p>
    <w:p w:rsidR="00FC4165" w:rsidRPr="004C650C" w:rsidRDefault="00FC4165" w:rsidP="004C650C">
      <w:pPr>
        <w:ind w:firstLine="708"/>
        <w:jc w:val="both"/>
        <w:rPr>
          <w:sz w:val="24"/>
          <w:szCs w:val="24"/>
        </w:rPr>
      </w:pPr>
      <w:r w:rsidRPr="004C650C">
        <w:rPr>
          <w:sz w:val="24"/>
          <w:szCs w:val="24"/>
        </w:rPr>
        <w:t xml:space="preserve">Реализация мероприятий, предусмотренных </w:t>
      </w:r>
      <w:r>
        <w:rPr>
          <w:sz w:val="24"/>
          <w:szCs w:val="24"/>
        </w:rPr>
        <w:t>подп</w:t>
      </w:r>
      <w:r w:rsidRPr="004C650C">
        <w:rPr>
          <w:sz w:val="24"/>
          <w:szCs w:val="24"/>
        </w:rPr>
        <w:t>рограммой, обеспечит достижение следующих результатов:</w:t>
      </w:r>
    </w:p>
    <w:p w:rsidR="00FC4165" w:rsidRDefault="00FC4165" w:rsidP="004C65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4C650C">
        <w:rPr>
          <w:sz w:val="24"/>
          <w:szCs w:val="24"/>
        </w:rPr>
        <w:t>- развитие и повышение доступности первичной медико-санитарной помощи и ее профилактического направления;</w:t>
      </w:r>
    </w:p>
    <w:p w:rsidR="00FC4165" w:rsidRDefault="00FC4165" w:rsidP="004C650C">
      <w:pPr>
        <w:widowControl/>
        <w:autoSpaceDE/>
        <w:autoSpaceDN/>
        <w:adjustRightInd/>
        <w:spacing w:after="200" w:line="276" w:lineRule="auto"/>
        <w:jc w:val="both"/>
        <w:rPr>
          <w:sz w:val="24"/>
          <w:szCs w:val="24"/>
        </w:rPr>
      </w:pPr>
      <w:r w:rsidRPr="004C650C">
        <w:rPr>
          <w:sz w:val="24"/>
          <w:szCs w:val="24"/>
        </w:rPr>
        <w:t>- обеспечение соответствия материально-технической базы учреждений здравоохранения лицензионным требованиям.</w:t>
      </w:r>
    </w:p>
    <w:p w:rsidR="00FC4165" w:rsidRPr="00027175" w:rsidRDefault="00FC4165" w:rsidP="0068082D">
      <w:pPr>
        <w:pStyle w:val="ListParagraph"/>
        <w:widowControl/>
        <w:numPr>
          <w:ilvl w:val="1"/>
          <w:numId w:val="1"/>
        </w:numPr>
        <w:autoSpaceDE/>
        <w:autoSpaceDN/>
        <w:adjustRightInd/>
        <w:spacing w:after="200" w:line="276" w:lineRule="auto"/>
        <w:jc w:val="center"/>
        <w:rPr>
          <w:i/>
          <w:sz w:val="24"/>
          <w:szCs w:val="24"/>
        </w:rPr>
      </w:pPr>
      <w:r w:rsidRPr="00027175">
        <w:rPr>
          <w:i/>
          <w:sz w:val="24"/>
          <w:szCs w:val="24"/>
        </w:rPr>
        <w:t xml:space="preserve"> Механизм реализации подпрограммы.</w:t>
      </w:r>
    </w:p>
    <w:p w:rsidR="00FC4165" w:rsidRPr="009511B8" w:rsidRDefault="00FC4165" w:rsidP="0068082D">
      <w:pPr>
        <w:pStyle w:val="BodyTextIndent"/>
        <w:ind w:firstLine="540"/>
        <w:rPr>
          <w:szCs w:val="24"/>
        </w:rPr>
      </w:pPr>
      <w:r w:rsidRPr="009511B8">
        <w:rPr>
          <w:szCs w:val="24"/>
        </w:rPr>
        <w:t xml:space="preserve">Заказчик </w:t>
      </w:r>
      <w:r>
        <w:rPr>
          <w:szCs w:val="24"/>
        </w:rPr>
        <w:t>подп</w:t>
      </w:r>
      <w:r w:rsidRPr="009511B8">
        <w:rPr>
          <w:szCs w:val="24"/>
        </w:rPr>
        <w:t xml:space="preserve">рограммы обеспечивает ее реализацию посредством применения оптимальных методов управления процессом реализации </w:t>
      </w:r>
      <w:r>
        <w:rPr>
          <w:szCs w:val="24"/>
        </w:rPr>
        <w:t>подп</w:t>
      </w:r>
      <w:r w:rsidRPr="009511B8">
        <w:rPr>
          <w:szCs w:val="24"/>
        </w:rPr>
        <w:t>рограммы исходя из ее содержания.</w:t>
      </w:r>
    </w:p>
    <w:p w:rsidR="00FC4165" w:rsidRPr="0068082D" w:rsidRDefault="00FC4165" w:rsidP="0068082D">
      <w:pPr>
        <w:ind w:firstLine="567"/>
        <w:jc w:val="both"/>
        <w:rPr>
          <w:sz w:val="24"/>
          <w:szCs w:val="24"/>
        </w:rPr>
      </w:pPr>
      <w:r w:rsidRPr="0068082D">
        <w:rPr>
          <w:color w:val="000000"/>
          <w:sz w:val="24"/>
          <w:szCs w:val="24"/>
        </w:rPr>
        <w:t xml:space="preserve">Реализация </w:t>
      </w:r>
      <w:r>
        <w:rPr>
          <w:color w:val="000000"/>
          <w:sz w:val="24"/>
          <w:szCs w:val="24"/>
        </w:rPr>
        <w:t>подп</w:t>
      </w:r>
      <w:r w:rsidRPr="0068082D">
        <w:rPr>
          <w:color w:val="000000"/>
          <w:sz w:val="24"/>
          <w:szCs w:val="24"/>
        </w:rPr>
        <w:t>рограммы обеспечивается за счет выполнения программных мероприятий А</w:t>
      </w:r>
      <w:r w:rsidRPr="0068082D">
        <w:rPr>
          <w:sz w:val="24"/>
          <w:szCs w:val="24"/>
        </w:rPr>
        <w:t>дминистрацией Ачинского района, администрациями сельсоветов, МКУ «Управление строительства и ЖКХ» Ачинского района, подрядными организациями по результатам торгов.</w:t>
      </w:r>
    </w:p>
    <w:p w:rsidR="00FC4165" w:rsidRPr="0068082D" w:rsidRDefault="00FC4165" w:rsidP="0068082D">
      <w:pPr>
        <w:ind w:firstLine="540"/>
        <w:jc w:val="both"/>
        <w:rPr>
          <w:sz w:val="24"/>
          <w:szCs w:val="24"/>
        </w:rPr>
      </w:pPr>
      <w:r w:rsidRPr="0068082D">
        <w:rPr>
          <w:sz w:val="24"/>
          <w:szCs w:val="24"/>
        </w:rPr>
        <w:t xml:space="preserve">Ответственным за подготовку необходимой документации в рамках Федерального </w:t>
      </w:r>
      <w:hyperlink r:id="rId6" w:history="1">
        <w:r w:rsidRPr="0068082D">
          <w:rPr>
            <w:sz w:val="24"/>
            <w:szCs w:val="24"/>
          </w:rPr>
          <w:t>закон</w:t>
        </w:r>
      </w:hyperlink>
      <w:r w:rsidRPr="0068082D">
        <w:rPr>
          <w:sz w:val="24"/>
          <w:szCs w:val="24"/>
        </w:rPr>
        <w:t>а от 21.07.2005 N 94-ФЗ "О размещении заказов на поставки товаров, выполнение работ, оказание услуг для государственных и муниципальных нужд", предоставление отчетности явля</w:t>
      </w:r>
      <w:r>
        <w:rPr>
          <w:sz w:val="24"/>
          <w:szCs w:val="24"/>
        </w:rPr>
        <w:t>е</w:t>
      </w:r>
      <w:r w:rsidRPr="0068082D">
        <w:rPr>
          <w:sz w:val="24"/>
          <w:szCs w:val="24"/>
        </w:rPr>
        <w:t xml:space="preserve">тся </w:t>
      </w:r>
      <w:r>
        <w:rPr>
          <w:sz w:val="24"/>
          <w:szCs w:val="24"/>
        </w:rPr>
        <w:t>Заказчик подпрограммы</w:t>
      </w:r>
      <w:r w:rsidRPr="0068082D">
        <w:rPr>
          <w:sz w:val="24"/>
          <w:szCs w:val="24"/>
        </w:rPr>
        <w:t>.</w:t>
      </w:r>
    </w:p>
    <w:p w:rsidR="00FC4165" w:rsidRPr="0068082D" w:rsidRDefault="00FC4165" w:rsidP="0068082D">
      <w:pPr>
        <w:ind w:firstLine="540"/>
        <w:jc w:val="both"/>
        <w:rPr>
          <w:sz w:val="24"/>
          <w:szCs w:val="24"/>
        </w:rPr>
      </w:pPr>
      <w:r w:rsidRPr="0068082D">
        <w:rPr>
          <w:sz w:val="24"/>
          <w:szCs w:val="24"/>
        </w:rPr>
        <w:t>Ответственным за подготовку локальных сметных расчетов, назначение куратора за ходом выполнения работ является МКУ «Управление строительства и ЖКХ» Ачинского района.</w:t>
      </w:r>
    </w:p>
    <w:p w:rsidR="00FC4165" w:rsidRPr="0068082D" w:rsidRDefault="00FC4165" w:rsidP="0068082D">
      <w:pPr>
        <w:ind w:firstLine="540"/>
        <w:jc w:val="both"/>
        <w:rPr>
          <w:sz w:val="24"/>
          <w:szCs w:val="24"/>
        </w:rPr>
      </w:pPr>
      <w:r w:rsidRPr="0068082D">
        <w:rPr>
          <w:sz w:val="24"/>
          <w:szCs w:val="24"/>
        </w:rPr>
        <w:t xml:space="preserve">При выполнении мероприятий </w:t>
      </w:r>
      <w:r>
        <w:rPr>
          <w:sz w:val="24"/>
          <w:szCs w:val="24"/>
        </w:rPr>
        <w:t>подп</w:t>
      </w:r>
      <w:r w:rsidRPr="0068082D">
        <w:rPr>
          <w:sz w:val="24"/>
          <w:szCs w:val="24"/>
        </w:rPr>
        <w:t xml:space="preserve">рограммы функции муниципального заказчика в соответствии с Федеральным </w:t>
      </w:r>
      <w:hyperlink r:id="rId7" w:history="1">
        <w:r w:rsidRPr="0068082D">
          <w:rPr>
            <w:sz w:val="24"/>
            <w:szCs w:val="24"/>
          </w:rPr>
          <w:t>законом</w:t>
        </w:r>
      </w:hyperlink>
      <w:r w:rsidRPr="0068082D">
        <w:rPr>
          <w:sz w:val="24"/>
          <w:szCs w:val="24"/>
        </w:rPr>
        <w:t xml:space="preserve"> от 21.07.2005 N 94-ФЗ "О размещении заказов на поставки товаров, выполнение работ, оказание услуг для государственных и муниципальных нужд" выполняет Администрация Ачинского района.</w:t>
      </w:r>
    </w:p>
    <w:p w:rsidR="00FC4165" w:rsidRPr="0068082D" w:rsidRDefault="00FC4165" w:rsidP="0068082D">
      <w:pPr>
        <w:pStyle w:val="BodyTextIndent"/>
        <w:rPr>
          <w:szCs w:val="24"/>
        </w:rPr>
      </w:pPr>
      <w:r w:rsidRPr="0068082D">
        <w:rPr>
          <w:szCs w:val="24"/>
        </w:rPr>
        <w:t xml:space="preserve">Организацию управления процессом реализации </w:t>
      </w:r>
      <w:r>
        <w:rPr>
          <w:szCs w:val="24"/>
        </w:rPr>
        <w:t>подпро</w:t>
      </w:r>
      <w:r w:rsidRPr="0068082D">
        <w:rPr>
          <w:szCs w:val="24"/>
        </w:rPr>
        <w:t xml:space="preserve">граммы осуществляет заместитель Главы Администрации Ачинского района по социальным вопросам в соответствии с постановлением Администрации района от </w:t>
      </w:r>
      <w:r>
        <w:t>09.08.2013 № 652-П «Об утверждении Порядка принятия решений о разработке муниципальных программ Ачинского района, их формировании и реализации</w:t>
      </w:r>
      <w:r w:rsidRPr="007433E7">
        <w:t>»</w:t>
      </w:r>
      <w:r w:rsidRPr="007433E7">
        <w:rPr>
          <w:szCs w:val="24"/>
        </w:rPr>
        <w:t>, в том числе:</w:t>
      </w:r>
    </w:p>
    <w:p w:rsidR="00FC4165" w:rsidRPr="0068082D" w:rsidRDefault="00FC4165" w:rsidP="0068082D">
      <w:pPr>
        <w:pStyle w:val="BodyTextIndent"/>
        <w:rPr>
          <w:szCs w:val="24"/>
        </w:rPr>
      </w:pPr>
      <w:r w:rsidRPr="0068082D">
        <w:rPr>
          <w:szCs w:val="24"/>
        </w:rPr>
        <w:t xml:space="preserve">- организует реализацию </w:t>
      </w:r>
      <w:r>
        <w:rPr>
          <w:szCs w:val="24"/>
        </w:rPr>
        <w:t>под</w:t>
      </w:r>
      <w:r w:rsidRPr="0068082D">
        <w:rPr>
          <w:szCs w:val="24"/>
        </w:rPr>
        <w:t>программных мероприятий;</w:t>
      </w:r>
    </w:p>
    <w:p w:rsidR="00FC4165" w:rsidRPr="0068082D" w:rsidRDefault="00FC4165" w:rsidP="0068082D">
      <w:pPr>
        <w:pStyle w:val="BodyTextIndent"/>
        <w:rPr>
          <w:szCs w:val="24"/>
        </w:rPr>
      </w:pPr>
      <w:r w:rsidRPr="0068082D">
        <w:rPr>
          <w:szCs w:val="24"/>
        </w:rPr>
        <w:t xml:space="preserve">- корректирует </w:t>
      </w:r>
      <w:r>
        <w:rPr>
          <w:szCs w:val="24"/>
        </w:rPr>
        <w:t>под</w:t>
      </w:r>
      <w:r w:rsidRPr="0068082D">
        <w:rPr>
          <w:szCs w:val="24"/>
        </w:rPr>
        <w:t xml:space="preserve">программные мероприятия, сроки их реализации и их ресурсное обеспечение в ходе реализации </w:t>
      </w:r>
      <w:r>
        <w:rPr>
          <w:szCs w:val="24"/>
        </w:rPr>
        <w:t>подп</w:t>
      </w:r>
      <w:r w:rsidRPr="0068082D">
        <w:rPr>
          <w:szCs w:val="24"/>
        </w:rPr>
        <w:t>рограммы.</w:t>
      </w:r>
    </w:p>
    <w:p w:rsidR="00FC4165" w:rsidRPr="0068082D" w:rsidRDefault="00FC4165" w:rsidP="0068082D">
      <w:pPr>
        <w:ind w:firstLine="567"/>
        <w:jc w:val="both"/>
        <w:rPr>
          <w:sz w:val="24"/>
          <w:szCs w:val="24"/>
        </w:rPr>
      </w:pPr>
      <w:r w:rsidRPr="0068082D">
        <w:rPr>
          <w:sz w:val="24"/>
          <w:szCs w:val="24"/>
        </w:rPr>
        <w:t xml:space="preserve">Главным распорядителем бюджетных средств, предусмотренных на реализацию мероприятий </w:t>
      </w:r>
      <w:r>
        <w:rPr>
          <w:sz w:val="24"/>
          <w:szCs w:val="24"/>
        </w:rPr>
        <w:t>подп</w:t>
      </w:r>
      <w:r w:rsidRPr="0068082D">
        <w:rPr>
          <w:sz w:val="24"/>
          <w:szCs w:val="24"/>
        </w:rPr>
        <w:t>рограммы, является Администрация  Ачинского района.</w:t>
      </w:r>
    </w:p>
    <w:p w:rsidR="00FC4165" w:rsidRPr="0068082D" w:rsidRDefault="00FC4165" w:rsidP="0068082D">
      <w:pPr>
        <w:ind w:firstLine="567"/>
        <w:jc w:val="both"/>
        <w:rPr>
          <w:sz w:val="24"/>
          <w:szCs w:val="24"/>
        </w:rPr>
      </w:pPr>
      <w:r w:rsidRPr="0068082D">
        <w:rPr>
          <w:sz w:val="24"/>
          <w:szCs w:val="24"/>
        </w:rPr>
        <w:t xml:space="preserve">Источником финансирования мероприятий </w:t>
      </w:r>
      <w:r>
        <w:rPr>
          <w:sz w:val="24"/>
          <w:szCs w:val="24"/>
        </w:rPr>
        <w:t>подп</w:t>
      </w:r>
      <w:r w:rsidRPr="0068082D">
        <w:rPr>
          <w:sz w:val="24"/>
          <w:szCs w:val="24"/>
        </w:rPr>
        <w:t>рограммы являются средства местного бюджета.</w:t>
      </w:r>
    </w:p>
    <w:p w:rsidR="00FC4165" w:rsidRDefault="00FC4165" w:rsidP="0068082D">
      <w:pPr>
        <w:pStyle w:val="BodyTextIndent"/>
        <w:rPr>
          <w:szCs w:val="24"/>
        </w:rPr>
      </w:pPr>
      <w:r w:rsidRPr="0068082D">
        <w:rPr>
          <w:szCs w:val="24"/>
        </w:rPr>
        <w:t xml:space="preserve">Объем и структура бюджетного финансирования </w:t>
      </w:r>
      <w:r>
        <w:rPr>
          <w:szCs w:val="24"/>
        </w:rPr>
        <w:t>подп</w:t>
      </w:r>
      <w:r w:rsidRPr="0068082D">
        <w:rPr>
          <w:szCs w:val="24"/>
        </w:rPr>
        <w:t xml:space="preserve">рограммы согласовываются с заказчиком и подлежат ежегодному уточнению в соответствии с возможностями местного бюджета и с учетом фактического выполнения </w:t>
      </w:r>
      <w:r>
        <w:rPr>
          <w:szCs w:val="24"/>
        </w:rPr>
        <w:t>под</w:t>
      </w:r>
      <w:r w:rsidRPr="0068082D">
        <w:rPr>
          <w:szCs w:val="24"/>
        </w:rPr>
        <w:t>программных мероприятий.</w:t>
      </w:r>
    </w:p>
    <w:p w:rsidR="00FC4165" w:rsidRPr="0068082D" w:rsidRDefault="00FC4165" w:rsidP="0068082D">
      <w:pPr>
        <w:pStyle w:val="BodyTextIndent"/>
        <w:rPr>
          <w:szCs w:val="24"/>
        </w:rPr>
      </w:pPr>
    </w:p>
    <w:p w:rsidR="00FC4165" w:rsidRPr="00027175" w:rsidRDefault="00FC4165" w:rsidP="0068082D">
      <w:pPr>
        <w:pStyle w:val="ListParagraph"/>
        <w:widowControl/>
        <w:numPr>
          <w:ilvl w:val="1"/>
          <w:numId w:val="1"/>
        </w:numPr>
        <w:autoSpaceDE/>
        <w:autoSpaceDN/>
        <w:adjustRightInd/>
        <w:spacing w:after="200" w:line="276" w:lineRule="auto"/>
        <w:jc w:val="center"/>
        <w:rPr>
          <w:i/>
          <w:sz w:val="24"/>
          <w:szCs w:val="24"/>
        </w:rPr>
      </w:pPr>
      <w:r w:rsidRPr="00027175">
        <w:rPr>
          <w:i/>
          <w:sz w:val="24"/>
          <w:szCs w:val="24"/>
        </w:rPr>
        <w:t xml:space="preserve"> Управление подпрограммой и контроль за ходом ее выполнения.</w:t>
      </w:r>
    </w:p>
    <w:p w:rsidR="00FC4165" w:rsidRPr="0068082D" w:rsidRDefault="00FC4165" w:rsidP="0068082D">
      <w:pPr>
        <w:ind w:firstLine="360"/>
        <w:jc w:val="both"/>
        <w:rPr>
          <w:sz w:val="24"/>
          <w:szCs w:val="24"/>
        </w:rPr>
      </w:pPr>
      <w:r w:rsidRPr="0068082D">
        <w:rPr>
          <w:sz w:val="24"/>
          <w:szCs w:val="24"/>
        </w:rPr>
        <w:t xml:space="preserve">Заместитель Главы Администрации Ачинского района по социальным вопросам осуществляет управление и текущий контроль за ходом выполнения </w:t>
      </w:r>
      <w:r>
        <w:rPr>
          <w:sz w:val="24"/>
          <w:szCs w:val="24"/>
        </w:rPr>
        <w:t>подп</w:t>
      </w:r>
      <w:r w:rsidRPr="0068082D">
        <w:rPr>
          <w:sz w:val="24"/>
          <w:szCs w:val="24"/>
        </w:rPr>
        <w:t>рограммы.</w:t>
      </w:r>
    </w:p>
    <w:p w:rsidR="00FC4165" w:rsidRPr="0068082D" w:rsidRDefault="00FC4165" w:rsidP="0068082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Отдел экономического развития территории</w:t>
      </w:r>
      <w:r w:rsidRPr="0068082D">
        <w:rPr>
          <w:sz w:val="24"/>
          <w:szCs w:val="24"/>
        </w:rPr>
        <w:t xml:space="preserve"> и МКУ «Управление строительства и ЖКХ» Ачинского района осуществляют контроль за подготовкой аукционной документации и за непосредственным выполнением мероприятий </w:t>
      </w:r>
      <w:r>
        <w:rPr>
          <w:sz w:val="24"/>
          <w:szCs w:val="24"/>
        </w:rPr>
        <w:t>подп</w:t>
      </w:r>
      <w:r w:rsidRPr="0068082D">
        <w:rPr>
          <w:sz w:val="24"/>
          <w:szCs w:val="24"/>
        </w:rPr>
        <w:t>рограммы подрядными организациями по результатам торгов.</w:t>
      </w:r>
    </w:p>
    <w:p w:rsidR="00FC4165" w:rsidRPr="0068082D" w:rsidRDefault="00FC4165" w:rsidP="0068082D">
      <w:pPr>
        <w:ind w:firstLine="708"/>
        <w:jc w:val="both"/>
        <w:rPr>
          <w:sz w:val="24"/>
          <w:szCs w:val="24"/>
        </w:rPr>
      </w:pPr>
      <w:r w:rsidRPr="0068082D">
        <w:rPr>
          <w:sz w:val="24"/>
          <w:szCs w:val="24"/>
        </w:rPr>
        <w:t xml:space="preserve">Отдел экономического развития </w:t>
      </w:r>
      <w:r>
        <w:rPr>
          <w:sz w:val="24"/>
          <w:szCs w:val="24"/>
        </w:rPr>
        <w:t xml:space="preserve">территории </w:t>
      </w:r>
      <w:r w:rsidRPr="0068082D">
        <w:rPr>
          <w:sz w:val="24"/>
          <w:szCs w:val="24"/>
        </w:rPr>
        <w:t xml:space="preserve">Администрации Ачинского района осуществляет систему мониторинга, определяет промежуточные результаты и производит оценку реализации </w:t>
      </w:r>
      <w:r>
        <w:rPr>
          <w:sz w:val="24"/>
          <w:szCs w:val="24"/>
        </w:rPr>
        <w:t>под</w:t>
      </w:r>
      <w:r w:rsidRPr="0068082D">
        <w:rPr>
          <w:sz w:val="24"/>
          <w:szCs w:val="24"/>
        </w:rPr>
        <w:t>программы.</w:t>
      </w:r>
    </w:p>
    <w:p w:rsidR="00FC4165" w:rsidRPr="0068082D" w:rsidRDefault="00FC4165" w:rsidP="0068082D">
      <w:pPr>
        <w:ind w:firstLine="708"/>
        <w:jc w:val="both"/>
        <w:rPr>
          <w:color w:val="000000"/>
          <w:sz w:val="24"/>
          <w:szCs w:val="24"/>
        </w:rPr>
      </w:pPr>
      <w:r w:rsidRPr="0068082D">
        <w:rPr>
          <w:sz w:val="24"/>
          <w:szCs w:val="24"/>
        </w:rPr>
        <w:t xml:space="preserve">Контроль за целевым и эффективным расходованием средств, предусмотренных на реализацию </w:t>
      </w:r>
      <w:r>
        <w:rPr>
          <w:sz w:val="24"/>
          <w:szCs w:val="24"/>
        </w:rPr>
        <w:t>под</w:t>
      </w:r>
      <w:r w:rsidRPr="0068082D">
        <w:rPr>
          <w:sz w:val="24"/>
          <w:szCs w:val="24"/>
        </w:rPr>
        <w:t xml:space="preserve">программных мероприятий, </w:t>
      </w:r>
      <w:r w:rsidRPr="0068082D">
        <w:rPr>
          <w:color w:val="000000"/>
          <w:sz w:val="24"/>
          <w:szCs w:val="24"/>
        </w:rPr>
        <w:t>в установленном порядке осуществляет финансовое управление Администрации Ачинского района.</w:t>
      </w:r>
    </w:p>
    <w:p w:rsidR="00FC4165" w:rsidRPr="0068082D" w:rsidRDefault="00FC4165" w:rsidP="0068082D">
      <w:pPr>
        <w:widowControl/>
        <w:autoSpaceDE/>
        <w:autoSpaceDN/>
        <w:adjustRightInd/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8082D">
        <w:rPr>
          <w:sz w:val="24"/>
          <w:szCs w:val="24"/>
        </w:rPr>
        <w:t xml:space="preserve">В срок до 15 числа месяца, следующего за отчетным кварталом, и по итогам года до </w:t>
      </w:r>
      <w:r>
        <w:rPr>
          <w:sz w:val="24"/>
          <w:szCs w:val="24"/>
        </w:rPr>
        <w:t>1</w:t>
      </w:r>
      <w:r w:rsidRPr="0068082D">
        <w:rPr>
          <w:sz w:val="24"/>
          <w:szCs w:val="24"/>
        </w:rPr>
        <w:t xml:space="preserve">5 </w:t>
      </w:r>
      <w:r>
        <w:rPr>
          <w:sz w:val="24"/>
          <w:szCs w:val="24"/>
        </w:rPr>
        <w:t xml:space="preserve">февраля </w:t>
      </w:r>
      <w:r w:rsidRPr="0068082D">
        <w:rPr>
          <w:sz w:val="24"/>
          <w:szCs w:val="24"/>
        </w:rPr>
        <w:t xml:space="preserve">года, следующего за отчетным, отдел экономического развития территории Администрации Ачинского района готовит отчет об исполнении </w:t>
      </w:r>
      <w:r>
        <w:rPr>
          <w:sz w:val="24"/>
          <w:szCs w:val="24"/>
        </w:rPr>
        <w:t>под</w:t>
      </w:r>
      <w:r w:rsidRPr="0068082D">
        <w:rPr>
          <w:sz w:val="24"/>
          <w:szCs w:val="24"/>
        </w:rPr>
        <w:t xml:space="preserve">программы по форме согласно Порядку </w:t>
      </w:r>
      <w:r>
        <w:rPr>
          <w:sz w:val="24"/>
          <w:szCs w:val="24"/>
        </w:rPr>
        <w:t>принятия решений</w:t>
      </w:r>
      <w:r w:rsidRPr="0068082D">
        <w:rPr>
          <w:bCs/>
          <w:color w:val="000000"/>
          <w:sz w:val="24"/>
          <w:szCs w:val="24"/>
        </w:rPr>
        <w:t xml:space="preserve">, утвержденному </w:t>
      </w:r>
      <w:r w:rsidRPr="0068082D">
        <w:rPr>
          <w:sz w:val="24"/>
          <w:szCs w:val="24"/>
        </w:rPr>
        <w:t xml:space="preserve">постановлением Администрации района от </w:t>
      </w:r>
      <w:r w:rsidRPr="007433E7">
        <w:rPr>
          <w:sz w:val="24"/>
          <w:szCs w:val="24"/>
        </w:rPr>
        <w:t>09.08.2013 № 652-П «Об утверждении Порядка принятия решений о разработке муниципальных программ Ачинского района, их формировании и реализации»</w:t>
      </w:r>
      <w:r w:rsidRPr="0068082D">
        <w:rPr>
          <w:sz w:val="24"/>
          <w:szCs w:val="24"/>
        </w:rPr>
        <w:t>.</w:t>
      </w:r>
    </w:p>
    <w:p w:rsidR="00FC4165" w:rsidRPr="00027175" w:rsidRDefault="00FC4165" w:rsidP="00AA6D43">
      <w:pPr>
        <w:pStyle w:val="ListParagraph"/>
        <w:widowControl/>
        <w:numPr>
          <w:ilvl w:val="1"/>
          <w:numId w:val="1"/>
        </w:numPr>
        <w:autoSpaceDE/>
        <w:autoSpaceDN/>
        <w:adjustRightInd/>
        <w:spacing w:after="200" w:line="276" w:lineRule="auto"/>
        <w:jc w:val="center"/>
        <w:rPr>
          <w:i/>
          <w:sz w:val="24"/>
          <w:szCs w:val="24"/>
        </w:rPr>
      </w:pPr>
      <w:r w:rsidRPr="00027175">
        <w:rPr>
          <w:i/>
          <w:sz w:val="24"/>
          <w:szCs w:val="24"/>
        </w:rPr>
        <w:t>Оценка социально – экономической эффективности подпрограммы.</w:t>
      </w:r>
    </w:p>
    <w:p w:rsidR="00FC4165" w:rsidRPr="00AA6D43" w:rsidRDefault="00FC4165" w:rsidP="00AA6D43">
      <w:pPr>
        <w:ind w:right="-1" w:firstLine="709"/>
        <w:jc w:val="both"/>
        <w:rPr>
          <w:sz w:val="24"/>
          <w:szCs w:val="24"/>
        </w:rPr>
      </w:pPr>
      <w:r w:rsidRPr="00AA6D43">
        <w:rPr>
          <w:sz w:val="24"/>
          <w:szCs w:val="24"/>
        </w:rPr>
        <w:t xml:space="preserve">Комплексный подход к реализации </w:t>
      </w:r>
      <w:r>
        <w:rPr>
          <w:sz w:val="24"/>
          <w:szCs w:val="24"/>
        </w:rPr>
        <w:t>подп</w:t>
      </w:r>
      <w:r w:rsidRPr="00AA6D43">
        <w:rPr>
          <w:sz w:val="24"/>
          <w:szCs w:val="24"/>
        </w:rPr>
        <w:t>рограммы позволит обеспечить достижение ее стратегической цели: укрепление материально-технической базы муниципальных учреждений здравоохранения, расположенных на территории Ачинского района.</w:t>
      </w:r>
    </w:p>
    <w:p w:rsidR="00FC4165" w:rsidRPr="00AA6D43" w:rsidRDefault="00FC4165" w:rsidP="00AA6D43">
      <w:pPr>
        <w:ind w:firstLine="540"/>
        <w:jc w:val="both"/>
        <w:rPr>
          <w:sz w:val="24"/>
          <w:szCs w:val="24"/>
        </w:rPr>
      </w:pPr>
      <w:r w:rsidRPr="00AA6D43">
        <w:rPr>
          <w:sz w:val="24"/>
          <w:szCs w:val="24"/>
        </w:rPr>
        <w:t xml:space="preserve">Социальная эффективность реализации </w:t>
      </w:r>
      <w:r>
        <w:rPr>
          <w:sz w:val="24"/>
          <w:szCs w:val="24"/>
        </w:rPr>
        <w:t>под</w:t>
      </w:r>
      <w:r w:rsidRPr="00AA6D43">
        <w:rPr>
          <w:sz w:val="24"/>
          <w:szCs w:val="24"/>
        </w:rPr>
        <w:t>программы достигается за счет:</w:t>
      </w:r>
    </w:p>
    <w:p w:rsidR="00FC4165" w:rsidRPr="00AA6D43" w:rsidRDefault="00FC4165" w:rsidP="00AA6D43">
      <w:pPr>
        <w:ind w:firstLine="540"/>
        <w:jc w:val="both"/>
        <w:rPr>
          <w:sz w:val="24"/>
          <w:szCs w:val="24"/>
        </w:rPr>
      </w:pPr>
      <w:r w:rsidRPr="00AA6D43">
        <w:rPr>
          <w:sz w:val="24"/>
          <w:szCs w:val="24"/>
        </w:rPr>
        <w:t>1) создания условий для повышения качества и надежности предоставления медицинских услуг;</w:t>
      </w:r>
    </w:p>
    <w:p w:rsidR="00FC4165" w:rsidRPr="00AA6D43" w:rsidRDefault="00FC4165" w:rsidP="00AA6D43">
      <w:pPr>
        <w:ind w:firstLine="540"/>
        <w:jc w:val="both"/>
        <w:rPr>
          <w:sz w:val="24"/>
          <w:szCs w:val="24"/>
        </w:rPr>
      </w:pPr>
      <w:r w:rsidRPr="00AA6D43">
        <w:rPr>
          <w:sz w:val="24"/>
          <w:szCs w:val="24"/>
        </w:rPr>
        <w:t>2) создание условий для оптимального функционирования системы здравоохранения вАчинском районе;</w:t>
      </w:r>
    </w:p>
    <w:p w:rsidR="00FC4165" w:rsidRPr="00AA6D43" w:rsidRDefault="00FC4165" w:rsidP="00AA6D43">
      <w:pPr>
        <w:ind w:firstLine="540"/>
        <w:jc w:val="both"/>
        <w:rPr>
          <w:sz w:val="24"/>
          <w:szCs w:val="24"/>
        </w:rPr>
      </w:pPr>
      <w:r w:rsidRPr="00AA6D43">
        <w:rPr>
          <w:sz w:val="24"/>
          <w:szCs w:val="24"/>
        </w:rPr>
        <w:t>3) сохранения здоровья населения.</w:t>
      </w:r>
    </w:p>
    <w:p w:rsidR="00FC4165" w:rsidRPr="00AA6D43" w:rsidRDefault="00FC4165" w:rsidP="00AA6D43">
      <w:pPr>
        <w:ind w:firstLine="540"/>
        <w:jc w:val="both"/>
        <w:rPr>
          <w:sz w:val="24"/>
          <w:szCs w:val="24"/>
        </w:rPr>
      </w:pPr>
      <w:r w:rsidRPr="00AA6D43">
        <w:rPr>
          <w:sz w:val="24"/>
          <w:szCs w:val="24"/>
        </w:rPr>
        <w:t>Экономическая эффективность реализации программы определяется:</w:t>
      </w:r>
    </w:p>
    <w:p w:rsidR="00FC4165" w:rsidRPr="00AA6D43" w:rsidRDefault="00FC4165" w:rsidP="00AA6D43">
      <w:pPr>
        <w:ind w:firstLine="540"/>
        <w:jc w:val="both"/>
        <w:rPr>
          <w:sz w:val="24"/>
          <w:szCs w:val="24"/>
        </w:rPr>
      </w:pPr>
      <w:r w:rsidRPr="00AA6D43">
        <w:rPr>
          <w:sz w:val="24"/>
          <w:szCs w:val="24"/>
        </w:rPr>
        <w:t>1) увеличением количества приемо</w:t>
      </w:r>
      <w:r>
        <w:rPr>
          <w:sz w:val="24"/>
          <w:szCs w:val="24"/>
        </w:rPr>
        <w:t xml:space="preserve"> – </w:t>
      </w:r>
      <w:r w:rsidRPr="00AA6D43">
        <w:rPr>
          <w:sz w:val="24"/>
          <w:szCs w:val="24"/>
        </w:rPr>
        <w:t>посещений</w:t>
      </w:r>
      <w:r>
        <w:rPr>
          <w:sz w:val="24"/>
          <w:szCs w:val="24"/>
        </w:rPr>
        <w:t xml:space="preserve"> </w:t>
      </w:r>
      <w:r w:rsidRPr="00AA6D43">
        <w:rPr>
          <w:sz w:val="24"/>
          <w:szCs w:val="24"/>
        </w:rPr>
        <w:t>медицинскими специалистами;</w:t>
      </w:r>
    </w:p>
    <w:p w:rsidR="00FC4165" w:rsidRDefault="00FC4165" w:rsidP="00AA6D43">
      <w:pPr>
        <w:ind w:firstLine="540"/>
        <w:jc w:val="both"/>
        <w:rPr>
          <w:sz w:val="24"/>
          <w:szCs w:val="24"/>
        </w:rPr>
      </w:pPr>
      <w:r w:rsidRPr="00AA6D43">
        <w:rPr>
          <w:sz w:val="24"/>
          <w:szCs w:val="24"/>
        </w:rPr>
        <w:t>2) улучшение качества предоставляемых медицинских услуг.</w:t>
      </w:r>
    </w:p>
    <w:p w:rsidR="00FC4165" w:rsidRPr="00027175" w:rsidRDefault="00FC4165" w:rsidP="00AA6D43">
      <w:pPr>
        <w:ind w:firstLine="540"/>
        <w:jc w:val="both"/>
        <w:rPr>
          <w:i/>
          <w:sz w:val="24"/>
          <w:szCs w:val="24"/>
        </w:rPr>
      </w:pPr>
    </w:p>
    <w:p w:rsidR="00FC4165" w:rsidRPr="00027175" w:rsidRDefault="00FC4165" w:rsidP="00AA6D43">
      <w:pPr>
        <w:pStyle w:val="ListParagraph"/>
        <w:widowControl/>
        <w:numPr>
          <w:ilvl w:val="1"/>
          <w:numId w:val="1"/>
        </w:numPr>
        <w:autoSpaceDE/>
        <w:autoSpaceDN/>
        <w:adjustRightInd/>
        <w:spacing w:after="200" w:line="276" w:lineRule="auto"/>
        <w:jc w:val="center"/>
        <w:rPr>
          <w:i/>
          <w:sz w:val="24"/>
          <w:szCs w:val="24"/>
        </w:rPr>
      </w:pPr>
      <w:r w:rsidRPr="00027175">
        <w:rPr>
          <w:i/>
          <w:sz w:val="24"/>
          <w:szCs w:val="24"/>
        </w:rPr>
        <w:t xml:space="preserve"> Мероприятия подпрограммы.</w:t>
      </w:r>
    </w:p>
    <w:p w:rsidR="00FC4165" w:rsidRDefault="00FC4165" w:rsidP="00AA6D43">
      <w:pPr>
        <w:widowControl/>
        <w:autoSpaceDE/>
        <w:autoSpaceDN/>
        <w:adjustRightInd/>
        <w:spacing w:after="200" w:line="276" w:lineRule="auto"/>
        <w:ind w:left="360"/>
        <w:rPr>
          <w:sz w:val="24"/>
          <w:szCs w:val="24"/>
        </w:rPr>
      </w:pPr>
      <w:r>
        <w:rPr>
          <w:sz w:val="24"/>
          <w:szCs w:val="24"/>
        </w:rPr>
        <w:t>Перечень мероприятий подпрограммы с указанием сроков исполнения, источников и объемов финансирования приведен в приложении №1 к подпрограмме.</w:t>
      </w:r>
    </w:p>
    <w:p w:rsidR="00FC4165" w:rsidRPr="00027175" w:rsidRDefault="00FC4165" w:rsidP="00AA6D43">
      <w:pPr>
        <w:pStyle w:val="ListParagraph"/>
        <w:widowControl/>
        <w:numPr>
          <w:ilvl w:val="1"/>
          <w:numId w:val="1"/>
        </w:numPr>
        <w:autoSpaceDE/>
        <w:autoSpaceDN/>
        <w:adjustRightInd/>
        <w:spacing w:after="200" w:line="276" w:lineRule="auto"/>
        <w:jc w:val="center"/>
        <w:rPr>
          <w:i/>
          <w:sz w:val="24"/>
          <w:szCs w:val="24"/>
        </w:rPr>
      </w:pPr>
      <w:r w:rsidRPr="00027175">
        <w:rPr>
          <w:i/>
          <w:sz w:val="24"/>
          <w:szCs w:val="24"/>
        </w:rPr>
        <w:t>Обоснование финансовых, материальных и трудовых затрат (ресурсное обеспечение подпрограммы) с указанием источников финансирования.</w:t>
      </w:r>
    </w:p>
    <w:p w:rsidR="00FC4165" w:rsidRDefault="00FC4165" w:rsidP="00AC4D72">
      <w:pPr>
        <w:widowControl/>
        <w:autoSpaceDE/>
        <w:autoSpaceDN/>
        <w:adjustRightInd/>
        <w:spacing w:line="288" w:lineRule="auto"/>
        <w:ind w:left="357" w:firstLine="348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Мероприятия подпрограммы предусматривают их реализацию за счет средств местного бюджета.</w:t>
      </w:r>
    </w:p>
    <w:p w:rsidR="00FC4165" w:rsidRPr="003E0EA7" w:rsidRDefault="00FC4165" w:rsidP="00AC4D7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E0EA7">
        <w:rPr>
          <w:sz w:val="24"/>
          <w:szCs w:val="24"/>
        </w:rPr>
        <w:t xml:space="preserve">Объем расходов из средств местного бюджета на реализацию мероприятий подпрограммы на 2014 – 2016 годы составляет </w:t>
      </w:r>
      <w:r>
        <w:rPr>
          <w:sz w:val="24"/>
          <w:szCs w:val="24"/>
        </w:rPr>
        <w:t>10089,8</w:t>
      </w:r>
      <w:r w:rsidRPr="003E0EA7">
        <w:rPr>
          <w:sz w:val="24"/>
          <w:szCs w:val="24"/>
        </w:rPr>
        <w:t xml:space="preserve"> тыс. рублей, в том числе:</w:t>
      </w:r>
    </w:p>
    <w:p w:rsidR="00FC4165" w:rsidRPr="003E0EA7" w:rsidRDefault="00FC4165" w:rsidP="00AC4D72">
      <w:pPr>
        <w:jc w:val="both"/>
        <w:rPr>
          <w:sz w:val="24"/>
          <w:szCs w:val="24"/>
        </w:rPr>
      </w:pPr>
      <w:r w:rsidRPr="003E0EA7">
        <w:rPr>
          <w:sz w:val="24"/>
          <w:szCs w:val="24"/>
        </w:rPr>
        <w:t>2014 год – 2</w:t>
      </w:r>
      <w:r>
        <w:rPr>
          <w:sz w:val="24"/>
          <w:szCs w:val="24"/>
        </w:rPr>
        <w:t> 505,6</w:t>
      </w:r>
      <w:r w:rsidRPr="003E0EA7">
        <w:rPr>
          <w:sz w:val="24"/>
          <w:szCs w:val="24"/>
        </w:rPr>
        <w:t xml:space="preserve"> тыс. рублей;</w:t>
      </w:r>
    </w:p>
    <w:p w:rsidR="00FC4165" w:rsidRPr="003E0EA7" w:rsidRDefault="00FC4165" w:rsidP="00AC4D72">
      <w:pPr>
        <w:jc w:val="both"/>
        <w:rPr>
          <w:sz w:val="24"/>
          <w:szCs w:val="24"/>
        </w:rPr>
      </w:pPr>
      <w:r w:rsidRPr="003E0EA7">
        <w:rPr>
          <w:sz w:val="24"/>
          <w:szCs w:val="24"/>
        </w:rPr>
        <w:t>2015 год – 6 327,2 тыс. рублей;</w:t>
      </w:r>
    </w:p>
    <w:p w:rsidR="00FC4165" w:rsidRDefault="00FC4165" w:rsidP="00AC4D72">
      <w:pPr>
        <w:widowControl/>
        <w:autoSpaceDE/>
        <w:autoSpaceDN/>
        <w:adjustRightInd/>
        <w:spacing w:line="288" w:lineRule="auto"/>
        <w:contextualSpacing/>
        <w:jc w:val="both"/>
        <w:rPr>
          <w:sz w:val="24"/>
          <w:szCs w:val="24"/>
        </w:rPr>
      </w:pPr>
      <w:r w:rsidRPr="003E0EA7">
        <w:rPr>
          <w:sz w:val="24"/>
          <w:szCs w:val="24"/>
        </w:rPr>
        <w:t>2016 год – 1 257,0 тыс. рублей.</w:t>
      </w:r>
    </w:p>
    <w:p w:rsidR="00FC4165" w:rsidRPr="00AA6D43" w:rsidRDefault="00FC4165" w:rsidP="00D85604">
      <w:pPr>
        <w:widowControl/>
        <w:autoSpaceDE/>
        <w:autoSpaceDN/>
        <w:adjustRightInd/>
        <w:spacing w:line="288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FC4165" w:rsidRDefault="00FC4165" w:rsidP="00AA6D43">
      <w:pPr>
        <w:widowControl/>
        <w:autoSpaceDE/>
        <w:autoSpaceDN/>
        <w:adjustRightInd/>
        <w:spacing w:after="200" w:line="276" w:lineRule="auto"/>
        <w:ind w:left="360"/>
        <w:rPr>
          <w:sz w:val="24"/>
          <w:szCs w:val="24"/>
        </w:rPr>
      </w:pPr>
    </w:p>
    <w:p w:rsidR="00FC4165" w:rsidRPr="00AA6D43" w:rsidRDefault="00FC4165" w:rsidP="00AA6D43">
      <w:pPr>
        <w:widowControl/>
        <w:autoSpaceDE/>
        <w:autoSpaceDN/>
        <w:adjustRightInd/>
        <w:spacing w:after="200" w:line="276" w:lineRule="auto"/>
        <w:ind w:left="360"/>
        <w:jc w:val="center"/>
        <w:rPr>
          <w:sz w:val="24"/>
          <w:szCs w:val="24"/>
        </w:rPr>
        <w:sectPr w:rsidR="00FC4165" w:rsidRPr="00AA6D43" w:rsidSect="00081C9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C4165" w:rsidRDefault="00FC4165" w:rsidP="00027175">
      <w:pPr>
        <w:widowControl/>
        <w:autoSpaceDE/>
        <w:autoSpaceDN/>
        <w:adjustRightInd/>
        <w:spacing w:line="288" w:lineRule="auto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№1</w:t>
      </w:r>
    </w:p>
    <w:p w:rsidR="00FC4165" w:rsidRDefault="00FC4165" w:rsidP="00027175">
      <w:pPr>
        <w:widowControl/>
        <w:autoSpaceDE/>
        <w:autoSpaceDN/>
        <w:adjustRightInd/>
        <w:spacing w:line="288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подпрограмме «Укрепление материально-технической базы </w:t>
      </w:r>
    </w:p>
    <w:p w:rsidR="00FC4165" w:rsidRDefault="00FC4165" w:rsidP="00027175">
      <w:pPr>
        <w:widowControl/>
        <w:autoSpaceDE/>
        <w:autoSpaceDN/>
        <w:adjustRightInd/>
        <w:spacing w:line="288" w:lineRule="auto"/>
        <w:jc w:val="right"/>
        <w:rPr>
          <w:sz w:val="24"/>
          <w:szCs w:val="24"/>
        </w:rPr>
      </w:pPr>
      <w:r>
        <w:rPr>
          <w:sz w:val="24"/>
          <w:szCs w:val="24"/>
        </w:rPr>
        <w:t>учреждений здравоохранения, расположенных на территории</w:t>
      </w:r>
    </w:p>
    <w:p w:rsidR="00FC4165" w:rsidRDefault="00FC4165" w:rsidP="00D85604">
      <w:pPr>
        <w:widowControl/>
        <w:autoSpaceDE/>
        <w:autoSpaceDN/>
        <w:adjustRightInd/>
        <w:spacing w:line="288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Ачинского района»на 2014 – 2016 годы</w:t>
      </w:r>
    </w:p>
    <w:p w:rsidR="00FC4165" w:rsidRDefault="00FC4165" w:rsidP="008475E3">
      <w:pPr>
        <w:widowControl/>
        <w:autoSpaceDE/>
        <w:autoSpaceDN/>
        <w:adjustRightInd/>
        <w:spacing w:line="288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перечень мероприятий подпрограммы с указанием объема средств на их реализацию и ожидаемых результатов</w:t>
      </w: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369"/>
        <w:gridCol w:w="1984"/>
        <w:gridCol w:w="992"/>
        <w:gridCol w:w="993"/>
        <w:gridCol w:w="992"/>
        <w:gridCol w:w="709"/>
        <w:gridCol w:w="850"/>
        <w:gridCol w:w="851"/>
        <w:gridCol w:w="850"/>
        <w:gridCol w:w="992"/>
        <w:gridCol w:w="2835"/>
      </w:tblGrid>
      <w:tr w:rsidR="00FC4165" w:rsidRPr="008475E3" w:rsidTr="009B5669">
        <w:trPr>
          <w:trHeight w:val="883"/>
        </w:trPr>
        <w:tc>
          <w:tcPr>
            <w:tcW w:w="3369" w:type="dxa"/>
            <w:vMerge w:val="restart"/>
            <w:vAlign w:val="center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Наименование программы, подпрограммы, отдельных мероприятий</w:t>
            </w:r>
          </w:p>
        </w:tc>
        <w:tc>
          <w:tcPr>
            <w:tcW w:w="1984" w:type="dxa"/>
            <w:vMerge w:val="restart"/>
            <w:vAlign w:val="center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ГРБС</w:t>
            </w:r>
          </w:p>
        </w:tc>
        <w:tc>
          <w:tcPr>
            <w:tcW w:w="3686" w:type="dxa"/>
            <w:gridSpan w:val="4"/>
            <w:vAlign w:val="center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Код бюджетной классификации</w:t>
            </w:r>
          </w:p>
        </w:tc>
        <w:tc>
          <w:tcPr>
            <w:tcW w:w="3543" w:type="dxa"/>
            <w:gridSpan w:val="4"/>
            <w:vAlign w:val="center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Расходы (тыс. рублей), в том числе по годам</w:t>
            </w:r>
          </w:p>
        </w:tc>
        <w:tc>
          <w:tcPr>
            <w:tcW w:w="2835" w:type="dxa"/>
            <w:vMerge w:val="restart"/>
            <w:vAlign w:val="center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FC4165" w:rsidRPr="008475E3" w:rsidTr="009B5669">
        <w:tc>
          <w:tcPr>
            <w:tcW w:w="3369" w:type="dxa"/>
            <w:vMerge/>
            <w:vAlign w:val="center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992" w:type="dxa"/>
            <w:vAlign w:val="center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ГРБС</w:t>
            </w:r>
          </w:p>
        </w:tc>
        <w:tc>
          <w:tcPr>
            <w:tcW w:w="993" w:type="dxa"/>
            <w:vAlign w:val="center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РзПр</w:t>
            </w:r>
          </w:p>
        </w:tc>
        <w:tc>
          <w:tcPr>
            <w:tcW w:w="992" w:type="dxa"/>
            <w:vAlign w:val="center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ЦСР</w:t>
            </w:r>
          </w:p>
        </w:tc>
        <w:tc>
          <w:tcPr>
            <w:tcW w:w="709" w:type="dxa"/>
            <w:vAlign w:val="center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ВР</w:t>
            </w:r>
          </w:p>
        </w:tc>
        <w:tc>
          <w:tcPr>
            <w:tcW w:w="850" w:type="dxa"/>
            <w:vAlign w:val="center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2014 год</w:t>
            </w:r>
          </w:p>
        </w:tc>
        <w:tc>
          <w:tcPr>
            <w:tcW w:w="851" w:type="dxa"/>
            <w:vAlign w:val="center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2015 год</w:t>
            </w:r>
          </w:p>
        </w:tc>
        <w:tc>
          <w:tcPr>
            <w:tcW w:w="850" w:type="dxa"/>
            <w:vAlign w:val="center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2016 год</w:t>
            </w:r>
          </w:p>
        </w:tc>
        <w:tc>
          <w:tcPr>
            <w:tcW w:w="992" w:type="dxa"/>
            <w:vAlign w:val="center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Итого на период</w:t>
            </w:r>
          </w:p>
        </w:tc>
        <w:tc>
          <w:tcPr>
            <w:tcW w:w="2835" w:type="dxa"/>
            <w:vMerge/>
            <w:vAlign w:val="center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</w:tr>
      <w:tr w:rsidR="00FC4165" w:rsidRPr="00EC6AA6" w:rsidTr="009B5669">
        <w:tc>
          <w:tcPr>
            <w:tcW w:w="15417" w:type="dxa"/>
            <w:gridSpan w:val="11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both"/>
              <w:rPr>
                <w:sz w:val="22"/>
                <w:szCs w:val="22"/>
              </w:rPr>
            </w:pPr>
            <w:r w:rsidRPr="009B5669">
              <w:rPr>
                <w:sz w:val="22"/>
                <w:szCs w:val="22"/>
              </w:rPr>
              <w:t>Цель подпрограммы создание условий для обеспечения доступности и безопасности первичной медико-санитарной помощи в рамках выполнения лицензионных требований для осуществления медицинской деятельности</w:t>
            </w:r>
          </w:p>
        </w:tc>
      </w:tr>
      <w:tr w:rsidR="00FC4165" w:rsidRPr="008475E3" w:rsidTr="009B5669">
        <w:tc>
          <w:tcPr>
            <w:tcW w:w="15417" w:type="dxa"/>
            <w:gridSpan w:val="11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both"/>
            </w:pPr>
            <w:r>
              <w:t xml:space="preserve">Задача1. </w:t>
            </w:r>
            <w:r w:rsidRPr="009B5669">
              <w:rPr>
                <w:sz w:val="22"/>
                <w:szCs w:val="22"/>
              </w:rPr>
              <w:t>Установка модульных фельдшерско – акушерских пунктов, оснащенных медицинским оборудованием и мебелью</w:t>
            </w:r>
          </w:p>
        </w:tc>
      </w:tr>
      <w:tr w:rsidR="00FC4165" w:rsidRPr="008475E3" w:rsidTr="009B5669">
        <w:tc>
          <w:tcPr>
            <w:tcW w:w="3369" w:type="dxa"/>
          </w:tcPr>
          <w:p w:rsidR="00FC4165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both"/>
            </w:pPr>
            <w:r>
              <w:t>1.1 Большесалырский ФАП</w:t>
            </w:r>
          </w:p>
        </w:tc>
        <w:tc>
          <w:tcPr>
            <w:tcW w:w="1984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Администрация Ачинского района</w:t>
            </w:r>
          </w:p>
        </w:tc>
        <w:tc>
          <w:tcPr>
            <w:tcW w:w="992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993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992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709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850" w:type="dxa"/>
          </w:tcPr>
          <w:p w:rsidR="00FC4165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544,0</w:t>
            </w:r>
          </w:p>
        </w:tc>
        <w:tc>
          <w:tcPr>
            <w:tcW w:w="851" w:type="dxa"/>
          </w:tcPr>
          <w:p w:rsidR="00FC4165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Х</w:t>
            </w:r>
          </w:p>
        </w:tc>
        <w:tc>
          <w:tcPr>
            <w:tcW w:w="850" w:type="dxa"/>
          </w:tcPr>
          <w:p w:rsidR="00FC4165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Х</w:t>
            </w:r>
          </w:p>
        </w:tc>
        <w:tc>
          <w:tcPr>
            <w:tcW w:w="992" w:type="dxa"/>
          </w:tcPr>
          <w:p w:rsidR="00FC4165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544,0</w:t>
            </w:r>
          </w:p>
        </w:tc>
        <w:tc>
          <w:tcPr>
            <w:tcW w:w="2835" w:type="dxa"/>
          </w:tcPr>
          <w:p w:rsidR="00FC4165" w:rsidRDefault="00FC4165" w:rsidP="009B5669">
            <w:pPr>
              <w:widowControl/>
              <w:autoSpaceDE/>
              <w:autoSpaceDN/>
              <w:adjustRightInd/>
              <w:spacing w:line="288" w:lineRule="auto"/>
            </w:pPr>
            <w:r>
              <w:t>Приведение технического состояния БольшесалырскогоФАПа в соответствии с санитарно-техническими требованиями</w:t>
            </w:r>
          </w:p>
        </w:tc>
      </w:tr>
      <w:tr w:rsidR="00FC4165" w:rsidRPr="008475E3" w:rsidTr="009B5669">
        <w:tc>
          <w:tcPr>
            <w:tcW w:w="3369" w:type="dxa"/>
          </w:tcPr>
          <w:p w:rsidR="00FC4165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both"/>
            </w:pPr>
            <w:r>
              <w:t>1.2 Зерцальский ФАП</w:t>
            </w:r>
          </w:p>
        </w:tc>
        <w:tc>
          <w:tcPr>
            <w:tcW w:w="1984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Администрация Ачинского района</w:t>
            </w:r>
          </w:p>
        </w:tc>
        <w:tc>
          <w:tcPr>
            <w:tcW w:w="992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993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992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709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850" w:type="dxa"/>
          </w:tcPr>
          <w:p w:rsidR="00FC4165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544,0</w:t>
            </w:r>
          </w:p>
        </w:tc>
        <w:tc>
          <w:tcPr>
            <w:tcW w:w="851" w:type="dxa"/>
          </w:tcPr>
          <w:p w:rsidR="00FC4165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Х</w:t>
            </w:r>
          </w:p>
        </w:tc>
        <w:tc>
          <w:tcPr>
            <w:tcW w:w="850" w:type="dxa"/>
          </w:tcPr>
          <w:p w:rsidR="00FC4165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Х</w:t>
            </w:r>
          </w:p>
        </w:tc>
        <w:tc>
          <w:tcPr>
            <w:tcW w:w="992" w:type="dxa"/>
          </w:tcPr>
          <w:p w:rsidR="00FC4165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544,0</w:t>
            </w:r>
          </w:p>
        </w:tc>
        <w:tc>
          <w:tcPr>
            <w:tcW w:w="2835" w:type="dxa"/>
          </w:tcPr>
          <w:p w:rsidR="00FC4165" w:rsidRDefault="00FC4165" w:rsidP="009B5669">
            <w:pPr>
              <w:widowControl/>
              <w:autoSpaceDE/>
              <w:autoSpaceDN/>
              <w:adjustRightInd/>
              <w:spacing w:line="288" w:lineRule="auto"/>
            </w:pPr>
            <w:r>
              <w:t>Приведение технического состояния ЗерцальскогоФАПа в соответствии с санитарно-техническими требованиями</w:t>
            </w:r>
          </w:p>
        </w:tc>
      </w:tr>
      <w:tr w:rsidR="00FC4165" w:rsidRPr="00D85604" w:rsidTr="009B5669">
        <w:tc>
          <w:tcPr>
            <w:tcW w:w="3369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both"/>
              <w:rPr>
                <w:b/>
              </w:rPr>
            </w:pPr>
            <w:r w:rsidRPr="009B5669">
              <w:rPr>
                <w:b/>
              </w:rPr>
              <w:t>Итого по задаче 1</w:t>
            </w:r>
          </w:p>
        </w:tc>
        <w:tc>
          <w:tcPr>
            <w:tcW w:w="1984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  <w:r w:rsidRPr="009B5669">
              <w:rPr>
                <w:b/>
              </w:rPr>
              <w:t>1088,0</w:t>
            </w:r>
          </w:p>
        </w:tc>
        <w:tc>
          <w:tcPr>
            <w:tcW w:w="851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  <w:r w:rsidRPr="009B5669">
              <w:rPr>
                <w:b/>
              </w:rPr>
              <w:t>Х</w:t>
            </w:r>
          </w:p>
        </w:tc>
        <w:tc>
          <w:tcPr>
            <w:tcW w:w="850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  <w:r w:rsidRPr="009B5669">
              <w:rPr>
                <w:b/>
              </w:rPr>
              <w:t>Х</w:t>
            </w:r>
          </w:p>
        </w:tc>
        <w:tc>
          <w:tcPr>
            <w:tcW w:w="992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  <w:r w:rsidRPr="009B5669">
              <w:rPr>
                <w:b/>
              </w:rPr>
              <w:t>1088,0</w:t>
            </w:r>
          </w:p>
        </w:tc>
        <w:tc>
          <w:tcPr>
            <w:tcW w:w="2835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rPr>
                <w:b/>
              </w:rPr>
            </w:pPr>
          </w:p>
        </w:tc>
      </w:tr>
      <w:tr w:rsidR="00FC4165" w:rsidRPr="008475E3" w:rsidTr="009B5669">
        <w:tc>
          <w:tcPr>
            <w:tcW w:w="15417" w:type="dxa"/>
            <w:gridSpan w:val="11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both"/>
            </w:pPr>
            <w:r>
              <w:t>Задача2. Проведение капитальных ремонтов помещений структурных подразделений МБУЗ «Ачинская ЦРБ», расположенных на территории Ачинского района</w:t>
            </w:r>
          </w:p>
        </w:tc>
      </w:tr>
      <w:tr w:rsidR="00FC4165" w:rsidRPr="00252A5D" w:rsidTr="009B5669">
        <w:tc>
          <w:tcPr>
            <w:tcW w:w="3369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both"/>
              <w:rPr>
                <w:b/>
              </w:rPr>
            </w:pPr>
            <w:r w:rsidRPr="009B5669">
              <w:rPr>
                <w:b/>
              </w:rPr>
              <w:t>2.1 Лапшихинский сельсовет</w:t>
            </w:r>
          </w:p>
        </w:tc>
        <w:tc>
          <w:tcPr>
            <w:tcW w:w="1984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  <w:r w:rsidRPr="009B5669">
              <w:rPr>
                <w:b/>
              </w:rPr>
              <w:t>Х</w:t>
            </w:r>
          </w:p>
        </w:tc>
        <w:tc>
          <w:tcPr>
            <w:tcW w:w="851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  <w:r w:rsidRPr="009B5669">
              <w:rPr>
                <w:b/>
              </w:rPr>
              <w:t>1262,3</w:t>
            </w:r>
          </w:p>
        </w:tc>
        <w:tc>
          <w:tcPr>
            <w:tcW w:w="850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  <w:r w:rsidRPr="009B5669">
              <w:rPr>
                <w:b/>
              </w:rPr>
              <w:t>Х</w:t>
            </w:r>
          </w:p>
        </w:tc>
        <w:tc>
          <w:tcPr>
            <w:tcW w:w="992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  <w:r w:rsidRPr="009B5669">
              <w:rPr>
                <w:b/>
              </w:rPr>
              <w:t>1262,3</w:t>
            </w:r>
          </w:p>
        </w:tc>
        <w:tc>
          <w:tcPr>
            <w:tcW w:w="2835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rPr>
                <w:b/>
              </w:rPr>
            </w:pPr>
          </w:p>
        </w:tc>
      </w:tr>
      <w:tr w:rsidR="00FC4165" w:rsidRPr="008475E3" w:rsidTr="009B5669">
        <w:tc>
          <w:tcPr>
            <w:tcW w:w="3369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 xml:space="preserve">Лапшихинский ФАП </w:t>
            </w:r>
          </w:p>
        </w:tc>
        <w:tc>
          <w:tcPr>
            <w:tcW w:w="1984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Администрация Ачинского района</w:t>
            </w:r>
          </w:p>
        </w:tc>
        <w:tc>
          <w:tcPr>
            <w:tcW w:w="992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993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992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709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850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Х</w:t>
            </w:r>
          </w:p>
        </w:tc>
        <w:tc>
          <w:tcPr>
            <w:tcW w:w="851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1262,3</w:t>
            </w:r>
          </w:p>
        </w:tc>
        <w:tc>
          <w:tcPr>
            <w:tcW w:w="850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Х</w:t>
            </w:r>
          </w:p>
        </w:tc>
        <w:tc>
          <w:tcPr>
            <w:tcW w:w="992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1262,3</w:t>
            </w:r>
          </w:p>
        </w:tc>
        <w:tc>
          <w:tcPr>
            <w:tcW w:w="2835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</w:pPr>
            <w:r>
              <w:t>Приведение технического состояния ЛапшихинскогоФАПа в соответствие с санитарно-эпидемиологическими требованиями</w:t>
            </w:r>
          </w:p>
        </w:tc>
      </w:tr>
      <w:tr w:rsidR="00FC4165" w:rsidRPr="00252A5D" w:rsidTr="009B5669">
        <w:tc>
          <w:tcPr>
            <w:tcW w:w="3369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both"/>
              <w:rPr>
                <w:b/>
              </w:rPr>
            </w:pPr>
            <w:r w:rsidRPr="009B5669">
              <w:rPr>
                <w:b/>
              </w:rPr>
              <w:t>2.2 Преображенский сельсовет</w:t>
            </w:r>
          </w:p>
        </w:tc>
        <w:tc>
          <w:tcPr>
            <w:tcW w:w="1984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  <w:r w:rsidRPr="009B5669">
              <w:rPr>
                <w:b/>
              </w:rPr>
              <w:t>779,0</w:t>
            </w:r>
          </w:p>
        </w:tc>
        <w:tc>
          <w:tcPr>
            <w:tcW w:w="851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  <w:r w:rsidRPr="009B5669">
              <w:rPr>
                <w:b/>
              </w:rPr>
              <w:t>Х</w:t>
            </w:r>
          </w:p>
        </w:tc>
        <w:tc>
          <w:tcPr>
            <w:tcW w:w="850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  <w:r w:rsidRPr="009B5669">
              <w:rPr>
                <w:b/>
              </w:rPr>
              <w:t>218,0</w:t>
            </w:r>
          </w:p>
        </w:tc>
        <w:tc>
          <w:tcPr>
            <w:tcW w:w="992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  <w:r w:rsidRPr="009B5669">
              <w:rPr>
                <w:b/>
              </w:rPr>
              <w:t>997,0</w:t>
            </w:r>
          </w:p>
        </w:tc>
        <w:tc>
          <w:tcPr>
            <w:tcW w:w="2835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</w:tr>
      <w:tr w:rsidR="00FC4165" w:rsidRPr="008475E3" w:rsidTr="009B5669">
        <w:tc>
          <w:tcPr>
            <w:tcW w:w="3369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Преображенский ФАП</w:t>
            </w:r>
          </w:p>
        </w:tc>
        <w:tc>
          <w:tcPr>
            <w:tcW w:w="1984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Администрация Ачинского района</w:t>
            </w:r>
          </w:p>
        </w:tc>
        <w:tc>
          <w:tcPr>
            <w:tcW w:w="992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993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992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709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850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779,0</w:t>
            </w:r>
          </w:p>
        </w:tc>
        <w:tc>
          <w:tcPr>
            <w:tcW w:w="851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Х</w:t>
            </w:r>
          </w:p>
        </w:tc>
        <w:tc>
          <w:tcPr>
            <w:tcW w:w="850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Х</w:t>
            </w:r>
          </w:p>
        </w:tc>
        <w:tc>
          <w:tcPr>
            <w:tcW w:w="992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779,0</w:t>
            </w:r>
          </w:p>
        </w:tc>
        <w:tc>
          <w:tcPr>
            <w:tcW w:w="2835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</w:pPr>
            <w:r>
              <w:t>Приведение технического состояния Преображенского ФАПа в соответствие с санитарно-эпидемиологическими требованиями</w:t>
            </w:r>
          </w:p>
        </w:tc>
      </w:tr>
      <w:tr w:rsidR="00FC4165" w:rsidRPr="008475E3" w:rsidTr="009B5669">
        <w:tc>
          <w:tcPr>
            <w:tcW w:w="3369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Игинский ФАП</w:t>
            </w:r>
          </w:p>
        </w:tc>
        <w:tc>
          <w:tcPr>
            <w:tcW w:w="1984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Администрация Ачинского района</w:t>
            </w:r>
          </w:p>
        </w:tc>
        <w:tc>
          <w:tcPr>
            <w:tcW w:w="992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993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992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709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850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Х</w:t>
            </w:r>
          </w:p>
        </w:tc>
        <w:tc>
          <w:tcPr>
            <w:tcW w:w="851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Х</w:t>
            </w:r>
          </w:p>
        </w:tc>
        <w:tc>
          <w:tcPr>
            <w:tcW w:w="850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218,0</w:t>
            </w:r>
          </w:p>
        </w:tc>
        <w:tc>
          <w:tcPr>
            <w:tcW w:w="992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218,0</w:t>
            </w:r>
          </w:p>
        </w:tc>
        <w:tc>
          <w:tcPr>
            <w:tcW w:w="2835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</w:pPr>
            <w:r>
              <w:t>Приведение технического состояния ИгинскогоФАПа в соответствие с санитарно-эпидемиологическими требованиями</w:t>
            </w:r>
          </w:p>
        </w:tc>
      </w:tr>
      <w:tr w:rsidR="00FC4165" w:rsidRPr="008F5AE1" w:rsidTr="009B5669">
        <w:tc>
          <w:tcPr>
            <w:tcW w:w="3369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both"/>
              <w:rPr>
                <w:b/>
              </w:rPr>
            </w:pPr>
            <w:r w:rsidRPr="009B5669">
              <w:rPr>
                <w:b/>
              </w:rPr>
              <w:t>2.3 Белоярский сельсовет</w:t>
            </w:r>
          </w:p>
        </w:tc>
        <w:tc>
          <w:tcPr>
            <w:tcW w:w="1984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  <w:r w:rsidRPr="009B5669">
              <w:rPr>
                <w:b/>
              </w:rPr>
              <w:t>Х</w:t>
            </w:r>
          </w:p>
        </w:tc>
        <w:tc>
          <w:tcPr>
            <w:tcW w:w="851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  <w:r w:rsidRPr="009B5669">
              <w:rPr>
                <w:b/>
              </w:rPr>
              <w:t>575,1</w:t>
            </w:r>
          </w:p>
        </w:tc>
        <w:tc>
          <w:tcPr>
            <w:tcW w:w="850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  <w:r w:rsidRPr="009B5669">
              <w:rPr>
                <w:b/>
              </w:rPr>
              <w:t>Х</w:t>
            </w:r>
          </w:p>
        </w:tc>
        <w:tc>
          <w:tcPr>
            <w:tcW w:w="992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  <w:r w:rsidRPr="009B5669">
              <w:rPr>
                <w:b/>
              </w:rPr>
              <w:t>575,1</w:t>
            </w:r>
          </w:p>
        </w:tc>
        <w:tc>
          <w:tcPr>
            <w:tcW w:w="2835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</w:tr>
      <w:tr w:rsidR="00FC4165" w:rsidRPr="008475E3" w:rsidTr="009B5669">
        <w:tc>
          <w:tcPr>
            <w:tcW w:w="3369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Белоярский ФАП</w:t>
            </w:r>
          </w:p>
        </w:tc>
        <w:tc>
          <w:tcPr>
            <w:tcW w:w="1984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Администрация Ачинского района</w:t>
            </w:r>
          </w:p>
        </w:tc>
        <w:tc>
          <w:tcPr>
            <w:tcW w:w="992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993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992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709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850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Х</w:t>
            </w:r>
          </w:p>
        </w:tc>
        <w:tc>
          <w:tcPr>
            <w:tcW w:w="851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575,1</w:t>
            </w:r>
          </w:p>
        </w:tc>
        <w:tc>
          <w:tcPr>
            <w:tcW w:w="850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Х</w:t>
            </w:r>
          </w:p>
        </w:tc>
        <w:tc>
          <w:tcPr>
            <w:tcW w:w="992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575,1</w:t>
            </w:r>
          </w:p>
        </w:tc>
        <w:tc>
          <w:tcPr>
            <w:tcW w:w="2835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</w:pPr>
            <w:r>
              <w:t>Приведение технического состояния Белоярского ФАПа в соответствие с санитарно-эпидемиологическими требованиями</w:t>
            </w:r>
          </w:p>
        </w:tc>
      </w:tr>
      <w:tr w:rsidR="00FC4165" w:rsidRPr="008F5AE1" w:rsidTr="009B5669">
        <w:tc>
          <w:tcPr>
            <w:tcW w:w="3369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both"/>
              <w:rPr>
                <w:b/>
              </w:rPr>
            </w:pPr>
            <w:r w:rsidRPr="009B5669">
              <w:rPr>
                <w:b/>
              </w:rPr>
              <w:t>2.4 Горный сельсовет</w:t>
            </w:r>
          </w:p>
        </w:tc>
        <w:tc>
          <w:tcPr>
            <w:tcW w:w="1984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  <w:r w:rsidRPr="009B5669">
              <w:rPr>
                <w:b/>
              </w:rPr>
              <w:t>638,6</w:t>
            </w:r>
          </w:p>
        </w:tc>
        <w:tc>
          <w:tcPr>
            <w:tcW w:w="851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  <w:r w:rsidRPr="009B5669">
              <w:rPr>
                <w:b/>
              </w:rPr>
              <w:t>Х</w:t>
            </w:r>
          </w:p>
        </w:tc>
        <w:tc>
          <w:tcPr>
            <w:tcW w:w="850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  <w:r w:rsidRPr="009B5669">
              <w:rPr>
                <w:b/>
              </w:rPr>
              <w:t>Х</w:t>
            </w:r>
          </w:p>
        </w:tc>
        <w:tc>
          <w:tcPr>
            <w:tcW w:w="992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  <w:r w:rsidRPr="009B5669">
              <w:rPr>
                <w:b/>
              </w:rPr>
              <w:t>638,6</w:t>
            </w:r>
          </w:p>
        </w:tc>
        <w:tc>
          <w:tcPr>
            <w:tcW w:w="2835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</w:tr>
      <w:tr w:rsidR="00FC4165" w:rsidRPr="008475E3" w:rsidTr="009B5669">
        <w:tc>
          <w:tcPr>
            <w:tcW w:w="3369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Горный ФАП</w:t>
            </w:r>
          </w:p>
        </w:tc>
        <w:tc>
          <w:tcPr>
            <w:tcW w:w="1984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Администрация Ачинского района</w:t>
            </w:r>
          </w:p>
        </w:tc>
        <w:tc>
          <w:tcPr>
            <w:tcW w:w="992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993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992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709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850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638,6</w:t>
            </w:r>
          </w:p>
        </w:tc>
        <w:tc>
          <w:tcPr>
            <w:tcW w:w="851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Х</w:t>
            </w:r>
          </w:p>
        </w:tc>
        <w:tc>
          <w:tcPr>
            <w:tcW w:w="850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Х</w:t>
            </w:r>
          </w:p>
        </w:tc>
        <w:tc>
          <w:tcPr>
            <w:tcW w:w="992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638,6</w:t>
            </w:r>
          </w:p>
        </w:tc>
        <w:tc>
          <w:tcPr>
            <w:tcW w:w="2835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</w:pPr>
            <w:r>
              <w:t>Приведение технического состояния ГорновскогоФАПа в соответствие с санитарно-эпидемиологическими требованиями</w:t>
            </w:r>
          </w:p>
        </w:tc>
      </w:tr>
      <w:tr w:rsidR="00FC4165" w:rsidRPr="008F5AE1" w:rsidTr="009B5669">
        <w:tc>
          <w:tcPr>
            <w:tcW w:w="3369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both"/>
              <w:rPr>
                <w:b/>
              </w:rPr>
            </w:pPr>
            <w:r w:rsidRPr="009B5669">
              <w:rPr>
                <w:b/>
              </w:rPr>
              <w:t>2.5 Ключинский сельсовет</w:t>
            </w:r>
          </w:p>
        </w:tc>
        <w:tc>
          <w:tcPr>
            <w:tcW w:w="1984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  <w:r w:rsidRPr="009B5669">
              <w:rPr>
                <w:b/>
              </w:rPr>
              <w:t>Х</w:t>
            </w:r>
          </w:p>
        </w:tc>
        <w:tc>
          <w:tcPr>
            <w:tcW w:w="851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  <w:r w:rsidRPr="009B5669">
              <w:rPr>
                <w:b/>
              </w:rPr>
              <w:t>359,9</w:t>
            </w:r>
          </w:p>
        </w:tc>
        <w:tc>
          <w:tcPr>
            <w:tcW w:w="850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  <w:r w:rsidRPr="009B5669">
              <w:rPr>
                <w:b/>
              </w:rPr>
              <w:t>Х</w:t>
            </w:r>
          </w:p>
        </w:tc>
        <w:tc>
          <w:tcPr>
            <w:tcW w:w="992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  <w:r w:rsidRPr="009B5669">
              <w:rPr>
                <w:b/>
              </w:rPr>
              <w:t>359,9</w:t>
            </w:r>
          </w:p>
        </w:tc>
        <w:tc>
          <w:tcPr>
            <w:tcW w:w="2835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</w:tr>
      <w:tr w:rsidR="00FC4165" w:rsidRPr="008475E3" w:rsidTr="009B5669">
        <w:tc>
          <w:tcPr>
            <w:tcW w:w="3369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Ключинский ФАП</w:t>
            </w:r>
          </w:p>
        </w:tc>
        <w:tc>
          <w:tcPr>
            <w:tcW w:w="1984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Администрация Ачинского района</w:t>
            </w:r>
          </w:p>
        </w:tc>
        <w:tc>
          <w:tcPr>
            <w:tcW w:w="992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993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992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709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850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Х</w:t>
            </w:r>
          </w:p>
        </w:tc>
        <w:tc>
          <w:tcPr>
            <w:tcW w:w="851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359,9</w:t>
            </w:r>
          </w:p>
        </w:tc>
        <w:tc>
          <w:tcPr>
            <w:tcW w:w="850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Х</w:t>
            </w:r>
          </w:p>
        </w:tc>
        <w:tc>
          <w:tcPr>
            <w:tcW w:w="992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359,9</w:t>
            </w:r>
          </w:p>
        </w:tc>
        <w:tc>
          <w:tcPr>
            <w:tcW w:w="2835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</w:pPr>
            <w:r>
              <w:t>Приведение технического состояния КлючинскогоФАПа в соответствие с санитарно-эпидемиологическими требованиями</w:t>
            </w:r>
          </w:p>
        </w:tc>
      </w:tr>
      <w:tr w:rsidR="00FC4165" w:rsidRPr="004F1175" w:rsidTr="009B5669">
        <w:tc>
          <w:tcPr>
            <w:tcW w:w="3369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both"/>
              <w:rPr>
                <w:b/>
              </w:rPr>
            </w:pPr>
            <w:r w:rsidRPr="009B5669">
              <w:rPr>
                <w:b/>
              </w:rPr>
              <w:t>2.6 Малиновский сельсовет</w:t>
            </w:r>
          </w:p>
        </w:tc>
        <w:tc>
          <w:tcPr>
            <w:tcW w:w="1984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  <w:r w:rsidRPr="009B5669">
              <w:rPr>
                <w:b/>
              </w:rPr>
              <w:t>Х</w:t>
            </w:r>
          </w:p>
        </w:tc>
        <w:tc>
          <w:tcPr>
            <w:tcW w:w="851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  <w:r w:rsidRPr="009B5669">
              <w:rPr>
                <w:b/>
              </w:rPr>
              <w:t>1520,1</w:t>
            </w:r>
          </w:p>
        </w:tc>
        <w:tc>
          <w:tcPr>
            <w:tcW w:w="850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  <w:r w:rsidRPr="009B5669">
              <w:rPr>
                <w:b/>
              </w:rPr>
              <w:t>Х</w:t>
            </w:r>
          </w:p>
        </w:tc>
        <w:tc>
          <w:tcPr>
            <w:tcW w:w="992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  <w:r w:rsidRPr="009B5669">
              <w:rPr>
                <w:b/>
              </w:rPr>
              <w:t>1520,1</w:t>
            </w:r>
          </w:p>
        </w:tc>
        <w:tc>
          <w:tcPr>
            <w:tcW w:w="2835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</w:tr>
      <w:tr w:rsidR="00FC4165" w:rsidRPr="008475E3" w:rsidTr="009B5669">
        <w:tc>
          <w:tcPr>
            <w:tcW w:w="3369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Малиновская амбулатория</w:t>
            </w:r>
          </w:p>
        </w:tc>
        <w:tc>
          <w:tcPr>
            <w:tcW w:w="1984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Администрация Ачинского района</w:t>
            </w:r>
          </w:p>
        </w:tc>
        <w:tc>
          <w:tcPr>
            <w:tcW w:w="992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993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992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709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850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Х</w:t>
            </w:r>
          </w:p>
        </w:tc>
        <w:tc>
          <w:tcPr>
            <w:tcW w:w="851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1520,1</w:t>
            </w:r>
          </w:p>
        </w:tc>
        <w:tc>
          <w:tcPr>
            <w:tcW w:w="850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Х</w:t>
            </w:r>
          </w:p>
        </w:tc>
        <w:tc>
          <w:tcPr>
            <w:tcW w:w="992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1520,1</w:t>
            </w:r>
          </w:p>
        </w:tc>
        <w:tc>
          <w:tcPr>
            <w:tcW w:w="2835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</w:pPr>
            <w:r>
              <w:t>Приведение технического состояния Малиновской  амбулатории в соответствие с санитарно-эпидемиологическими требованиями</w:t>
            </w:r>
          </w:p>
        </w:tc>
      </w:tr>
      <w:tr w:rsidR="00FC4165" w:rsidRPr="004F1175" w:rsidTr="009B5669">
        <w:tc>
          <w:tcPr>
            <w:tcW w:w="3369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both"/>
              <w:rPr>
                <w:b/>
              </w:rPr>
            </w:pPr>
            <w:r w:rsidRPr="009B5669">
              <w:rPr>
                <w:b/>
              </w:rPr>
              <w:t>2.7 Тарутинский сельсовет</w:t>
            </w:r>
          </w:p>
        </w:tc>
        <w:tc>
          <w:tcPr>
            <w:tcW w:w="1984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  <w:r w:rsidRPr="009B5669">
              <w:rPr>
                <w:b/>
              </w:rPr>
              <w:t>Х</w:t>
            </w:r>
          </w:p>
        </w:tc>
        <w:tc>
          <w:tcPr>
            <w:tcW w:w="851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  <w:r w:rsidRPr="009B5669">
              <w:rPr>
                <w:b/>
              </w:rPr>
              <w:t>1884,8</w:t>
            </w:r>
          </w:p>
        </w:tc>
        <w:tc>
          <w:tcPr>
            <w:tcW w:w="850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  <w:r w:rsidRPr="009B5669">
              <w:rPr>
                <w:b/>
              </w:rPr>
              <w:t>Х</w:t>
            </w:r>
          </w:p>
        </w:tc>
        <w:tc>
          <w:tcPr>
            <w:tcW w:w="992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  <w:r w:rsidRPr="009B5669">
              <w:rPr>
                <w:b/>
              </w:rPr>
              <w:t>1884,8</w:t>
            </w:r>
          </w:p>
        </w:tc>
        <w:tc>
          <w:tcPr>
            <w:tcW w:w="2835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</w:tr>
      <w:tr w:rsidR="00FC4165" w:rsidRPr="008475E3" w:rsidTr="009B5669">
        <w:tc>
          <w:tcPr>
            <w:tcW w:w="3369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Тарутинская амбулатория</w:t>
            </w:r>
          </w:p>
        </w:tc>
        <w:tc>
          <w:tcPr>
            <w:tcW w:w="1984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Администрация Ачинского района</w:t>
            </w:r>
          </w:p>
        </w:tc>
        <w:tc>
          <w:tcPr>
            <w:tcW w:w="992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993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992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709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850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Х</w:t>
            </w:r>
          </w:p>
        </w:tc>
        <w:tc>
          <w:tcPr>
            <w:tcW w:w="851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1884,8</w:t>
            </w:r>
          </w:p>
        </w:tc>
        <w:tc>
          <w:tcPr>
            <w:tcW w:w="850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Х</w:t>
            </w:r>
          </w:p>
        </w:tc>
        <w:tc>
          <w:tcPr>
            <w:tcW w:w="992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1884,8</w:t>
            </w:r>
          </w:p>
        </w:tc>
        <w:tc>
          <w:tcPr>
            <w:tcW w:w="2835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</w:pPr>
            <w:r>
              <w:t>Приведение технического состояния Тарутинской  амбулатории в соответствие с санитарно-эпидемиологическими требованиями</w:t>
            </w:r>
          </w:p>
        </w:tc>
      </w:tr>
      <w:tr w:rsidR="00FC4165" w:rsidRPr="002D1E78" w:rsidTr="009B5669">
        <w:tc>
          <w:tcPr>
            <w:tcW w:w="3369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both"/>
              <w:rPr>
                <w:b/>
              </w:rPr>
            </w:pPr>
            <w:r w:rsidRPr="009B5669">
              <w:rPr>
                <w:b/>
              </w:rPr>
              <w:t>2.8Ястребовский сельсовет</w:t>
            </w:r>
          </w:p>
        </w:tc>
        <w:tc>
          <w:tcPr>
            <w:tcW w:w="1984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  <w:r w:rsidRPr="009B5669">
              <w:rPr>
                <w:b/>
              </w:rPr>
              <w:t>Х</w:t>
            </w:r>
          </w:p>
        </w:tc>
        <w:tc>
          <w:tcPr>
            <w:tcW w:w="851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  <w:r w:rsidRPr="009B5669">
              <w:rPr>
                <w:b/>
              </w:rPr>
              <w:t>725,0</w:t>
            </w:r>
          </w:p>
        </w:tc>
        <w:tc>
          <w:tcPr>
            <w:tcW w:w="850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  <w:r w:rsidRPr="009B5669">
              <w:rPr>
                <w:b/>
              </w:rPr>
              <w:t>1039,0</w:t>
            </w:r>
          </w:p>
        </w:tc>
        <w:tc>
          <w:tcPr>
            <w:tcW w:w="992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  <w:r w:rsidRPr="009B5669">
              <w:rPr>
                <w:b/>
              </w:rPr>
              <w:t>1764,0</w:t>
            </w:r>
          </w:p>
        </w:tc>
        <w:tc>
          <w:tcPr>
            <w:tcW w:w="2835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</w:tr>
      <w:tr w:rsidR="00FC4165" w:rsidRPr="008475E3" w:rsidTr="009B5669">
        <w:tc>
          <w:tcPr>
            <w:tcW w:w="3369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Ястребовский ФАП</w:t>
            </w:r>
          </w:p>
        </w:tc>
        <w:tc>
          <w:tcPr>
            <w:tcW w:w="1984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Администрация Ачинского района</w:t>
            </w:r>
          </w:p>
        </w:tc>
        <w:tc>
          <w:tcPr>
            <w:tcW w:w="992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993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992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709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850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Х</w:t>
            </w:r>
          </w:p>
        </w:tc>
        <w:tc>
          <w:tcPr>
            <w:tcW w:w="851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725,0</w:t>
            </w:r>
          </w:p>
        </w:tc>
        <w:tc>
          <w:tcPr>
            <w:tcW w:w="850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Х</w:t>
            </w:r>
          </w:p>
        </w:tc>
        <w:tc>
          <w:tcPr>
            <w:tcW w:w="992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725,0</w:t>
            </w:r>
          </w:p>
        </w:tc>
        <w:tc>
          <w:tcPr>
            <w:tcW w:w="2835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</w:pPr>
            <w:r>
              <w:t>Приведение технического состояния ЯстребовскогоФАПа в соответствие с санитарно-эпидемиологическими требованиями</w:t>
            </w:r>
          </w:p>
        </w:tc>
      </w:tr>
      <w:tr w:rsidR="00FC4165" w:rsidRPr="008475E3" w:rsidTr="009B5669">
        <w:tc>
          <w:tcPr>
            <w:tcW w:w="3369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Березовский ФАП</w:t>
            </w:r>
          </w:p>
        </w:tc>
        <w:tc>
          <w:tcPr>
            <w:tcW w:w="1984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Администрация Ачинского района</w:t>
            </w:r>
          </w:p>
        </w:tc>
        <w:tc>
          <w:tcPr>
            <w:tcW w:w="992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993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992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709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850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Х</w:t>
            </w:r>
          </w:p>
        </w:tc>
        <w:tc>
          <w:tcPr>
            <w:tcW w:w="851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Х</w:t>
            </w:r>
          </w:p>
        </w:tc>
        <w:tc>
          <w:tcPr>
            <w:tcW w:w="850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  <w:r>
              <w:t>1039,0</w:t>
            </w:r>
          </w:p>
        </w:tc>
        <w:tc>
          <w:tcPr>
            <w:tcW w:w="992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</w:pPr>
          </w:p>
        </w:tc>
        <w:tc>
          <w:tcPr>
            <w:tcW w:w="2835" w:type="dxa"/>
          </w:tcPr>
          <w:p w:rsidR="00FC4165" w:rsidRPr="008475E3" w:rsidRDefault="00FC4165" w:rsidP="009B5669">
            <w:pPr>
              <w:widowControl/>
              <w:autoSpaceDE/>
              <w:autoSpaceDN/>
              <w:adjustRightInd/>
              <w:spacing w:line="288" w:lineRule="auto"/>
            </w:pPr>
            <w:r>
              <w:t>Приведение технического состояния Березовского ФАПа в соответствие с санитарно-эпидемиологическими требованиями</w:t>
            </w:r>
          </w:p>
        </w:tc>
      </w:tr>
      <w:tr w:rsidR="00FC4165" w:rsidRPr="00D85604" w:rsidTr="009B5669">
        <w:tc>
          <w:tcPr>
            <w:tcW w:w="3369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rPr>
                <w:b/>
              </w:rPr>
            </w:pPr>
            <w:r w:rsidRPr="009B5669">
              <w:rPr>
                <w:b/>
              </w:rPr>
              <w:t>Итого по задаче 2</w:t>
            </w:r>
          </w:p>
        </w:tc>
        <w:tc>
          <w:tcPr>
            <w:tcW w:w="1984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  <w:r w:rsidRPr="009B5669">
              <w:rPr>
                <w:b/>
              </w:rPr>
              <w:t>1417,6</w:t>
            </w:r>
          </w:p>
        </w:tc>
        <w:tc>
          <w:tcPr>
            <w:tcW w:w="851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  <w:r w:rsidRPr="009B5669">
              <w:rPr>
                <w:b/>
              </w:rPr>
              <w:t>6327,2</w:t>
            </w:r>
          </w:p>
        </w:tc>
        <w:tc>
          <w:tcPr>
            <w:tcW w:w="850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  <w:r w:rsidRPr="009B5669">
              <w:rPr>
                <w:b/>
              </w:rPr>
              <w:t>1257,0</w:t>
            </w:r>
          </w:p>
        </w:tc>
        <w:tc>
          <w:tcPr>
            <w:tcW w:w="992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  <w:r w:rsidRPr="009B5669">
              <w:rPr>
                <w:b/>
              </w:rPr>
              <w:t>9001,8</w:t>
            </w:r>
          </w:p>
        </w:tc>
        <w:tc>
          <w:tcPr>
            <w:tcW w:w="2835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rPr>
                <w:b/>
              </w:rPr>
            </w:pPr>
          </w:p>
        </w:tc>
      </w:tr>
      <w:tr w:rsidR="00FC4165" w:rsidRPr="002D1E78" w:rsidTr="009B5669">
        <w:tc>
          <w:tcPr>
            <w:tcW w:w="3369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rPr>
                <w:b/>
              </w:rPr>
            </w:pPr>
            <w:r w:rsidRPr="009B5669">
              <w:rPr>
                <w:b/>
              </w:rPr>
              <w:t>Всего по подпрограмме1</w:t>
            </w:r>
          </w:p>
        </w:tc>
        <w:tc>
          <w:tcPr>
            <w:tcW w:w="1984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  <w:r w:rsidRPr="009B5669">
              <w:rPr>
                <w:b/>
              </w:rPr>
              <w:t>2505,6</w:t>
            </w:r>
          </w:p>
        </w:tc>
        <w:tc>
          <w:tcPr>
            <w:tcW w:w="851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  <w:r w:rsidRPr="009B5669">
              <w:rPr>
                <w:b/>
              </w:rPr>
              <w:t>6327,2</w:t>
            </w:r>
          </w:p>
        </w:tc>
        <w:tc>
          <w:tcPr>
            <w:tcW w:w="850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  <w:r w:rsidRPr="009B5669">
              <w:rPr>
                <w:b/>
              </w:rPr>
              <w:t>1257,0</w:t>
            </w:r>
          </w:p>
        </w:tc>
        <w:tc>
          <w:tcPr>
            <w:tcW w:w="992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  <w:r w:rsidRPr="009B5669">
              <w:rPr>
                <w:b/>
              </w:rPr>
              <w:t>10089,8</w:t>
            </w:r>
          </w:p>
        </w:tc>
        <w:tc>
          <w:tcPr>
            <w:tcW w:w="2835" w:type="dxa"/>
          </w:tcPr>
          <w:p w:rsidR="00FC4165" w:rsidRPr="009B5669" w:rsidRDefault="00FC4165" w:rsidP="009B5669">
            <w:pPr>
              <w:widowControl/>
              <w:autoSpaceDE/>
              <w:autoSpaceDN/>
              <w:adjustRightInd/>
              <w:spacing w:line="288" w:lineRule="auto"/>
              <w:jc w:val="center"/>
              <w:rPr>
                <w:b/>
              </w:rPr>
            </w:pPr>
          </w:p>
        </w:tc>
      </w:tr>
    </w:tbl>
    <w:p w:rsidR="00FC4165" w:rsidRPr="00C51B45" w:rsidRDefault="00FC4165" w:rsidP="008475E3">
      <w:pPr>
        <w:widowControl/>
        <w:autoSpaceDE/>
        <w:autoSpaceDN/>
        <w:adjustRightInd/>
        <w:spacing w:line="288" w:lineRule="auto"/>
        <w:jc w:val="center"/>
        <w:rPr>
          <w:sz w:val="24"/>
          <w:szCs w:val="24"/>
        </w:rPr>
      </w:pPr>
      <w:bookmarkStart w:id="2" w:name="_GoBack"/>
      <w:bookmarkEnd w:id="2"/>
    </w:p>
    <w:sectPr w:rsidR="00FC4165" w:rsidRPr="00C51B45" w:rsidSect="003C7A7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03261"/>
    <w:multiLevelType w:val="multilevel"/>
    <w:tmpl w:val="174C2DB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">
    <w:nsid w:val="3338301E"/>
    <w:multiLevelType w:val="hybridMultilevel"/>
    <w:tmpl w:val="D4B22F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B221BF7"/>
    <w:multiLevelType w:val="hybridMultilevel"/>
    <w:tmpl w:val="7B168F9A"/>
    <w:lvl w:ilvl="0" w:tplc="B03449C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7B75"/>
    <w:rsid w:val="00000493"/>
    <w:rsid w:val="000007BE"/>
    <w:rsid w:val="00000DD0"/>
    <w:rsid w:val="00001CDF"/>
    <w:rsid w:val="00003FB8"/>
    <w:rsid w:val="00004791"/>
    <w:rsid w:val="000048B0"/>
    <w:rsid w:val="00005B12"/>
    <w:rsid w:val="0000658E"/>
    <w:rsid w:val="0000695D"/>
    <w:rsid w:val="00007032"/>
    <w:rsid w:val="000072D9"/>
    <w:rsid w:val="0000745F"/>
    <w:rsid w:val="00007982"/>
    <w:rsid w:val="000079F3"/>
    <w:rsid w:val="000106EB"/>
    <w:rsid w:val="00010F6F"/>
    <w:rsid w:val="000120F9"/>
    <w:rsid w:val="000129E4"/>
    <w:rsid w:val="00013112"/>
    <w:rsid w:val="000136A6"/>
    <w:rsid w:val="00014A2F"/>
    <w:rsid w:val="00014B6F"/>
    <w:rsid w:val="0001504B"/>
    <w:rsid w:val="000150C7"/>
    <w:rsid w:val="00015230"/>
    <w:rsid w:val="000152AB"/>
    <w:rsid w:val="00015EE1"/>
    <w:rsid w:val="0001611C"/>
    <w:rsid w:val="0001641E"/>
    <w:rsid w:val="00016FE0"/>
    <w:rsid w:val="00017209"/>
    <w:rsid w:val="000172F8"/>
    <w:rsid w:val="000203C1"/>
    <w:rsid w:val="00020836"/>
    <w:rsid w:val="000211BA"/>
    <w:rsid w:val="00021652"/>
    <w:rsid w:val="00021894"/>
    <w:rsid w:val="00021C3F"/>
    <w:rsid w:val="00021C62"/>
    <w:rsid w:val="0002244B"/>
    <w:rsid w:val="00023037"/>
    <w:rsid w:val="000233D0"/>
    <w:rsid w:val="00023490"/>
    <w:rsid w:val="00023544"/>
    <w:rsid w:val="00023943"/>
    <w:rsid w:val="00023BE4"/>
    <w:rsid w:val="00023DCC"/>
    <w:rsid w:val="000242BE"/>
    <w:rsid w:val="00025DF5"/>
    <w:rsid w:val="00026041"/>
    <w:rsid w:val="0002631C"/>
    <w:rsid w:val="00027117"/>
    <w:rsid w:val="00027175"/>
    <w:rsid w:val="00027251"/>
    <w:rsid w:val="000277B6"/>
    <w:rsid w:val="00030002"/>
    <w:rsid w:val="00030995"/>
    <w:rsid w:val="00030C8B"/>
    <w:rsid w:val="000319EB"/>
    <w:rsid w:val="00032193"/>
    <w:rsid w:val="0003396A"/>
    <w:rsid w:val="00033E17"/>
    <w:rsid w:val="0003559B"/>
    <w:rsid w:val="00036D06"/>
    <w:rsid w:val="00036D88"/>
    <w:rsid w:val="00037B2E"/>
    <w:rsid w:val="00037D1D"/>
    <w:rsid w:val="00037ECF"/>
    <w:rsid w:val="0004151A"/>
    <w:rsid w:val="00041B82"/>
    <w:rsid w:val="00041CF7"/>
    <w:rsid w:val="00042C55"/>
    <w:rsid w:val="00042E7A"/>
    <w:rsid w:val="00043B1C"/>
    <w:rsid w:val="000451E1"/>
    <w:rsid w:val="0005025C"/>
    <w:rsid w:val="000556B8"/>
    <w:rsid w:val="0005626C"/>
    <w:rsid w:val="000567F9"/>
    <w:rsid w:val="00057211"/>
    <w:rsid w:val="00057551"/>
    <w:rsid w:val="0006055A"/>
    <w:rsid w:val="000608A9"/>
    <w:rsid w:val="00060FF9"/>
    <w:rsid w:val="0006133B"/>
    <w:rsid w:val="000618D5"/>
    <w:rsid w:val="00063475"/>
    <w:rsid w:val="000638BD"/>
    <w:rsid w:val="00063AFE"/>
    <w:rsid w:val="000645A4"/>
    <w:rsid w:val="00065895"/>
    <w:rsid w:val="00067684"/>
    <w:rsid w:val="00067BBD"/>
    <w:rsid w:val="000708DA"/>
    <w:rsid w:val="00070D73"/>
    <w:rsid w:val="00070DF1"/>
    <w:rsid w:val="000711B3"/>
    <w:rsid w:val="00071D9D"/>
    <w:rsid w:val="000736A2"/>
    <w:rsid w:val="000740EC"/>
    <w:rsid w:val="000746B0"/>
    <w:rsid w:val="00076576"/>
    <w:rsid w:val="00077D60"/>
    <w:rsid w:val="00077FE4"/>
    <w:rsid w:val="00080AAA"/>
    <w:rsid w:val="00080AE7"/>
    <w:rsid w:val="00080F84"/>
    <w:rsid w:val="00081155"/>
    <w:rsid w:val="00081186"/>
    <w:rsid w:val="00081A06"/>
    <w:rsid w:val="00081C9C"/>
    <w:rsid w:val="00081E3E"/>
    <w:rsid w:val="0008242E"/>
    <w:rsid w:val="000833BB"/>
    <w:rsid w:val="00083865"/>
    <w:rsid w:val="00083C64"/>
    <w:rsid w:val="0008407E"/>
    <w:rsid w:val="00085CBE"/>
    <w:rsid w:val="00085D35"/>
    <w:rsid w:val="000861E4"/>
    <w:rsid w:val="000874E4"/>
    <w:rsid w:val="0008790A"/>
    <w:rsid w:val="00091113"/>
    <w:rsid w:val="0009125E"/>
    <w:rsid w:val="000933DD"/>
    <w:rsid w:val="000938D6"/>
    <w:rsid w:val="0009399F"/>
    <w:rsid w:val="00093D44"/>
    <w:rsid w:val="00094BDE"/>
    <w:rsid w:val="000958B1"/>
    <w:rsid w:val="000967C4"/>
    <w:rsid w:val="00096AEC"/>
    <w:rsid w:val="00096D70"/>
    <w:rsid w:val="00097369"/>
    <w:rsid w:val="000976D4"/>
    <w:rsid w:val="000A02B8"/>
    <w:rsid w:val="000A075D"/>
    <w:rsid w:val="000A101F"/>
    <w:rsid w:val="000A152A"/>
    <w:rsid w:val="000A170F"/>
    <w:rsid w:val="000A2EFC"/>
    <w:rsid w:val="000A3CB7"/>
    <w:rsid w:val="000A41F8"/>
    <w:rsid w:val="000A5126"/>
    <w:rsid w:val="000A5B5F"/>
    <w:rsid w:val="000A5E24"/>
    <w:rsid w:val="000A6C3D"/>
    <w:rsid w:val="000B0A81"/>
    <w:rsid w:val="000B117C"/>
    <w:rsid w:val="000B1C56"/>
    <w:rsid w:val="000B2481"/>
    <w:rsid w:val="000B2A9D"/>
    <w:rsid w:val="000B356E"/>
    <w:rsid w:val="000B3D1F"/>
    <w:rsid w:val="000B3FF1"/>
    <w:rsid w:val="000B43D1"/>
    <w:rsid w:val="000B4BE2"/>
    <w:rsid w:val="000B4C3D"/>
    <w:rsid w:val="000B4C8E"/>
    <w:rsid w:val="000B4DBC"/>
    <w:rsid w:val="000B52D3"/>
    <w:rsid w:val="000B5642"/>
    <w:rsid w:val="000B5F27"/>
    <w:rsid w:val="000B673C"/>
    <w:rsid w:val="000B780A"/>
    <w:rsid w:val="000C0115"/>
    <w:rsid w:val="000C0B4C"/>
    <w:rsid w:val="000C1102"/>
    <w:rsid w:val="000C1220"/>
    <w:rsid w:val="000C131D"/>
    <w:rsid w:val="000C148B"/>
    <w:rsid w:val="000C1899"/>
    <w:rsid w:val="000C1B09"/>
    <w:rsid w:val="000C29EB"/>
    <w:rsid w:val="000C31B0"/>
    <w:rsid w:val="000C351C"/>
    <w:rsid w:val="000C3BBC"/>
    <w:rsid w:val="000C3D70"/>
    <w:rsid w:val="000C4202"/>
    <w:rsid w:val="000C4623"/>
    <w:rsid w:val="000C4687"/>
    <w:rsid w:val="000C47D2"/>
    <w:rsid w:val="000C4BD8"/>
    <w:rsid w:val="000C587F"/>
    <w:rsid w:val="000C5BC5"/>
    <w:rsid w:val="000C64F5"/>
    <w:rsid w:val="000C6FC5"/>
    <w:rsid w:val="000C7F72"/>
    <w:rsid w:val="000D0032"/>
    <w:rsid w:val="000D02DA"/>
    <w:rsid w:val="000D056E"/>
    <w:rsid w:val="000D076C"/>
    <w:rsid w:val="000D0DFA"/>
    <w:rsid w:val="000D199F"/>
    <w:rsid w:val="000D19DA"/>
    <w:rsid w:val="000D2510"/>
    <w:rsid w:val="000D25EC"/>
    <w:rsid w:val="000D29B1"/>
    <w:rsid w:val="000D2D8F"/>
    <w:rsid w:val="000D2EB3"/>
    <w:rsid w:val="000D3158"/>
    <w:rsid w:val="000D354F"/>
    <w:rsid w:val="000D35CB"/>
    <w:rsid w:val="000D3659"/>
    <w:rsid w:val="000D3D29"/>
    <w:rsid w:val="000D5E10"/>
    <w:rsid w:val="000D605E"/>
    <w:rsid w:val="000D79DD"/>
    <w:rsid w:val="000E0520"/>
    <w:rsid w:val="000E144F"/>
    <w:rsid w:val="000E16BA"/>
    <w:rsid w:val="000E2793"/>
    <w:rsid w:val="000E34CA"/>
    <w:rsid w:val="000E3B3F"/>
    <w:rsid w:val="000E497C"/>
    <w:rsid w:val="000E5EB0"/>
    <w:rsid w:val="000E7B4C"/>
    <w:rsid w:val="000F1C45"/>
    <w:rsid w:val="000F1EFE"/>
    <w:rsid w:val="000F29B2"/>
    <w:rsid w:val="000F2C36"/>
    <w:rsid w:val="000F3237"/>
    <w:rsid w:val="000F3312"/>
    <w:rsid w:val="000F36FF"/>
    <w:rsid w:val="000F37EE"/>
    <w:rsid w:val="000F4433"/>
    <w:rsid w:val="000F46CA"/>
    <w:rsid w:val="000F50A8"/>
    <w:rsid w:val="000F5407"/>
    <w:rsid w:val="000F5F82"/>
    <w:rsid w:val="000F62BF"/>
    <w:rsid w:val="000F63A6"/>
    <w:rsid w:val="000F6498"/>
    <w:rsid w:val="0010096F"/>
    <w:rsid w:val="0010154A"/>
    <w:rsid w:val="00101E7F"/>
    <w:rsid w:val="0010247D"/>
    <w:rsid w:val="00102772"/>
    <w:rsid w:val="001027B6"/>
    <w:rsid w:val="00103A3B"/>
    <w:rsid w:val="001044F7"/>
    <w:rsid w:val="001052BA"/>
    <w:rsid w:val="00105FBA"/>
    <w:rsid w:val="00106BF4"/>
    <w:rsid w:val="00107BEF"/>
    <w:rsid w:val="00111942"/>
    <w:rsid w:val="00111D6D"/>
    <w:rsid w:val="00113044"/>
    <w:rsid w:val="00113481"/>
    <w:rsid w:val="00113575"/>
    <w:rsid w:val="00113A47"/>
    <w:rsid w:val="00116215"/>
    <w:rsid w:val="00116433"/>
    <w:rsid w:val="00116CC8"/>
    <w:rsid w:val="00116DC6"/>
    <w:rsid w:val="0011717E"/>
    <w:rsid w:val="001171B3"/>
    <w:rsid w:val="00117334"/>
    <w:rsid w:val="0012005B"/>
    <w:rsid w:val="00120396"/>
    <w:rsid w:val="00121A75"/>
    <w:rsid w:val="0012220F"/>
    <w:rsid w:val="00123E7B"/>
    <w:rsid w:val="00123F23"/>
    <w:rsid w:val="00125636"/>
    <w:rsid w:val="00130126"/>
    <w:rsid w:val="0013240B"/>
    <w:rsid w:val="00132B37"/>
    <w:rsid w:val="00132D9A"/>
    <w:rsid w:val="00133502"/>
    <w:rsid w:val="00133C05"/>
    <w:rsid w:val="00134279"/>
    <w:rsid w:val="001343B2"/>
    <w:rsid w:val="00134D6B"/>
    <w:rsid w:val="00134EFB"/>
    <w:rsid w:val="00135106"/>
    <w:rsid w:val="0013515E"/>
    <w:rsid w:val="001353F8"/>
    <w:rsid w:val="00135691"/>
    <w:rsid w:val="00136303"/>
    <w:rsid w:val="00136779"/>
    <w:rsid w:val="0013696E"/>
    <w:rsid w:val="001379BB"/>
    <w:rsid w:val="0014106E"/>
    <w:rsid w:val="00141569"/>
    <w:rsid w:val="00141705"/>
    <w:rsid w:val="0014197E"/>
    <w:rsid w:val="00141A5D"/>
    <w:rsid w:val="00143F90"/>
    <w:rsid w:val="001440E4"/>
    <w:rsid w:val="001443D1"/>
    <w:rsid w:val="00144AAA"/>
    <w:rsid w:val="00144D40"/>
    <w:rsid w:val="00145A71"/>
    <w:rsid w:val="00146C6A"/>
    <w:rsid w:val="0014708E"/>
    <w:rsid w:val="001472C7"/>
    <w:rsid w:val="00147664"/>
    <w:rsid w:val="00147876"/>
    <w:rsid w:val="00150016"/>
    <w:rsid w:val="001500E9"/>
    <w:rsid w:val="001502FD"/>
    <w:rsid w:val="00151033"/>
    <w:rsid w:val="001525EA"/>
    <w:rsid w:val="00152D9A"/>
    <w:rsid w:val="00152FB8"/>
    <w:rsid w:val="00153293"/>
    <w:rsid w:val="00153D81"/>
    <w:rsid w:val="001556FA"/>
    <w:rsid w:val="00155995"/>
    <w:rsid w:val="0015666C"/>
    <w:rsid w:val="001566A8"/>
    <w:rsid w:val="00157612"/>
    <w:rsid w:val="00157CCF"/>
    <w:rsid w:val="00160187"/>
    <w:rsid w:val="00160892"/>
    <w:rsid w:val="0016179B"/>
    <w:rsid w:val="00162144"/>
    <w:rsid w:val="0016287A"/>
    <w:rsid w:val="00162A11"/>
    <w:rsid w:val="001638D3"/>
    <w:rsid w:val="00164498"/>
    <w:rsid w:val="00165782"/>
    <w:rsid w:val="00166325"/>
    <w:rsid w:val="001678CD"/>
    <w:rsid w:val="001701D3"/>
    <w:rsid w:val="00170B6B"/>
    <w:rsid w:val="001718F6"/>
    <w:rsid w:val="001720C5"/>
    <w:rsid w:val="00173095"/>
    <w:rsid w:val="00173190"/>
    <w:rsid w:val="0017326D"/>
    <w:rsid w:val="0017391B"/>
    <w:rsid w:val="001749F1"/>
    <w:rsid w:val="00174BA5"/>
    <w:rsid w:val="00175031"/>
    <w:rsid w:val="00175068"/>
    <w:rsid w:val="00175584"/>
    <w:rsid w:val="00176A03"/>
    <w:rsid w:val="00177F54"/>
    <w:rsid w:val="0018025A"/>
    <w:rsid w:val="001813A2"/>
    <w:rsid w:val="00181FCD"/>
    <w:rsid w:val="00182743"/>
    <w:rsid w:val="00182AAB"/>
    <w:rsid w:val="00182B1D"/>
    <w:rsid w:val="001839F9"/>
    <w:rsid w:val="00183CA0"/>
    <w:rsid w:val="0018473C"/>
    <w:rsid w:val="00184B06"/>
    <w:rsid w:val="00186A49"/>
    <w:rsid w:val="001879F1"/>
    <w:rsid w:val="00187F5C"/>
    <w:rsid w:val="00190C36"/>
    <w:rsid w:val="0019133C"/>
    <w:rsid w:val="001914B6"/>
    <w:rsid w:val="001915AB"/>
    <w:rsid w:val="00191AD0"/>
    <w:rsid w:val="001932F7"/>
    <w:rsid w:val="00193776"/>
    <w:rsid w:val="00193930"/>
    <w:rsid w:val="00193D04"/>
    <w:rsid w:val="00193E61"/>
    <w:rsid w:val="00194399"/>
    <w:rsid w:val="00194696"/>
    <w:rsid w:val="001947A2"/>
    <w:rsid w:val="00194A4D"/>
    <w:rsid w:val="00194DD8"/>
    <w:rsid w:val="0019616E"/>
    <w:rsid w:val="00196D8C"/>
    <w:rsid w:val="0019717C"/>
    <w:rsid w:val="001977F4"/>
    <w:rsid w:val="00197C9C"/>
    <w:rsid w:val="001A0154"/>
    <w:rsid w:val="001A0DBA"/>
    <w:rsid w:val="001A141D"/>
    <w:rsid w:val="001A1B01"/>
    <w:rsid w:val="001A39E2"/>
    <w:rsid w:val="001A4D05"/>
    <w:rsid w:val="001A52D0"/>
    <w:rsid w:val="001A5D13"/>
    <w:rsid w:val="001A75F2"/>
    <w:rsid w:val="001A7813"/>
    <w:rsid w:val="001B038D"/>
    <w:rsid w:val="001B0478"/>
    <w:rsid w:val="001B0816"/>
    <w:rsid w:val="001B14D1"/>
    <w:rsid w:val="001B2A0B"/>
    <w:rsid w:val="001B2D80"/>
    <w:rsid w:val="001B2F83"/>
    <w:rsid w:val="001B306A"/>
    <w:rsid w:val="001B3391"/>
    <w:rsid w:val="001B3933"/>
    <w:rsid w:val="001B505E"/>
    <w:rsid w:val="001B54D2"/>
    <w:rsid w:val="001B58B3"/>
    <w:rsid w:val="001B5941"/>
    <w:rsid w:val="001B597B"/>
    <w:rsid w:val="001B5B5C"/>
    <w:rsid w:val="001B5D49"/>
    <w:rsid w:val="001B5E7F"/>
    <w:rsid w:val="001B67F4"/>
    <w:rsid w:val="001B6CCF"/>
    <w:rsid w:val="001B757D"/>
    <w:rsid w:val="001B7CAC"/>
    <w:rsid w:val="001B7DBE"/>
    <w:rsid w:val="001B7FCF"/>
    <w:rsid w:val="001C2B63"/>
    <w:rsid w:val="001C3573"/>
    <w:rsid w:val="001C5D8A"/>
    <w:rsid w:val="001C631B"/>
    <w:rsid w:val="001C7B7D"/>
    <w:rsid w:val="001C7CED"/>
    <w:rsid w:val="001C7D58"/>
    <w:rsid w:val="001C7DF8"/>
    <w:rsid w:val="001D0843"/>
    <w:rsid w:val="001D0B9F"/>
    <w:rsid w:val="001D1811"/>
    <w:rsid w:val="001D1878"/>
    <w:rsid w:val="001D1A59"/>
    <w:rsid w:val="001D1ECA"/>
    <w:rsid w:val="001D2650"/>
    <w:rsid w:val="001D333D"/>
    <w:rsid w:val="001D33BB"/>
    <w:rsid w:val="001D33F2"/>
    <w:rsid w:val="001D3B2B"/>
    <w:rsid w:val="001D3FC7"/>
    <w:rsid w:val="001D439E"/>
    <w:rsid w:val="001D43FA"/>
    <w:rsid w:val="001D454B"/>
    <w:rsid w:val="001D4C54"/>
    <w:rsid w:val="001D57BE"/>
    <w:rsid w:val="001D5C54"/>
    <w:rsid w:val="001D67E9"/>
    <w:rsid w:val="001D6A3E"/>
    <w:rsid w:val="001D7ED3"/>
    <w:rsid w:val="001D7F5D"/>
    <w:rsid w:val="001E0911"/>
    <w:rsid w:val="001E0929"/>
    <w:rsid w:val="001E10F3"/>
    <w:rsid w:val="001E112F"/>
    <w:rsid w:val="001E1446"/>
    <w:rsid w:val="001E16FE"/>
    <w:rsid w:val="001E33F6"/>
    <w:rsid w:val="001E3F25"/>
    <w:rsid w:val="001E44EC"/>
    <w:rsid w:val="001E47EF"/>
    <w:rsid w:val="001E63A3"/>
    <w:rsid w:val="001E68A3"/>
    <w:rsid w:val="001E7854"/>
    <w:rsid w:val="001E7992"/>
    <w:rsid w:val="001E7A76"/>
    <w:rsid w:val="001E7AFE"/>
    <w:rsid w:val="001F0229"/>
    <w:rsid w:val="001F0274"/>
    <w:rsid w:val="001F0861"/>
    <w:rsid w:val="001F0A0B"/>
    <w:rsid w:val="001F1F15"/>
    <w:rsid w:val="001F2643"/>
    <w:rsid w:val="001F3D7D"/>
    <w:rsid w:val="001F4EA5"/>
    <w:rsid w:val="001F68DE"/>
    <w:rsid w:val="001F6990"/>
    <w:rsid w:val="001F6DA7"/>
    <w:rsid w:val="00200694"/>
    <w:rsid w:val="00200F0B"/>
    <w:rsid w:val="00202081"/>
    <w:rsid w:val="00202271"/>
    <w:rsid w:val="002028D3"/>
    <w:rsid w:val="002037C0"/>
    <w:rsid w:val="00203C30"/>
    <w:rsid w:val="00203EF7"/>
    <w:rsid w:val="00204BF6"/>
    <w:rsid w:val="00205540"/>
    <w:rsid w:val="00205C5D"/>
    <w:rsid w:val="00205F15"/>
    <w:rsid w:val="00206FB8"/>
    <w:rsid w:val="00207065"/>
    <w:rsid w:val="002070E4"/>
    <w:rsid w:val="002071CE"/>
    <w:rsid w:val="002103EC"/>
    <w:rsid w:val="00210A51"/>
    <w:rsid w:val="00211288"/>
    <w:rsid w:val="00211B6A"/>
    <w:rsid w:val="002142F8"/>
    <w:rsid w:val="00214319"/>
    <w:rsid w:val="00214A98"/>
    <w:rsid w:val="00214B52"/>
    <w:rsid w:val="002157E4"/>
    <w:rsid w:val="00215FC1"/>
    <w:rsid w:val="002167FC"/>
    <w:rsid w:val="00217150"/>
    <w:rsid w:val="002205F6"/>
    <w:rsid w:val="002223DF"/>
    <w:rsid w:val="0022253E"/>
    <w:rsid w:val="00222D01"/>
    <w:rsid w:val="00222D3C"/>
    <w:rsid w:val="0022316C"/>
    <w:rsid w:val="002231C3"/>
    <w:rsid w:val="0022330D"/>
    <w:rsid w:val="002235BE"/>
    <w:rsid w:val="00223C7D"/>
    <w:rsid w:val="00226392"/>
    <w:rsid w:val="002307DC"/>
    <w:rsid w:val="0023157D"/>
    <w:rsid w:val="0023170C"/>
    <w:rsid w:val="00231B6B"/>
    <w:rsid w:val="002324BA"/>
    <w:rsid w:val="002326EB"/>
    <w:rsid w:val="00233535"/>
    <w:rsid w:val="002341BB"/>
    <w:rsid w:val="00234281"/>
    <w:rsid w:val="00234487"/>
    <w:rsid w:val="002347C0"/>
    <w:rsid w:val="002352DA"/>
    <w:rsid w:val="002374AC"/>
    <w:rsid w:val="002378D3"/>
    <w:rsid w:val="00237DA4"/>
    <w:rsid w:val="002401E5"/>
    <w:rsid w:val="0024049A"/>
    <w:rsid w:val="0024074B"/>
    <w:rsid w:val="00240B8A"/>
    <w:rsid w:val="0024154D"/>
    <w:rsid w:val="0024194A"/>
    <w:rsid w:val="00241FA5"/>
    <w:rsid w:val="002423B4"/>
    <w:rsid w:val="00242820"/>
    <w:rsid w:val="00242BB8"/>
    <w:rsid w:val="0024358B"/>
    <w:rsid w:val="002436A5"/>
    <w:rsid w:val="00243F7A"/>
    <w:rsid w:val="0024443A"/>
    <w:rsid w:val="0024479C"/>
    <w:rsid w:val="00244F65"/>
    <w:rsid w:val="00244F8E"/>
    <w:rsid w:val="0024756C"/>
    <w:rsid w:val="002477C9"/>
    <w:rsid w:val="00247A43"/>
    <w:rsid w:val="00247CCD"/>
    <w:rsid w:val="00247E71"/>
    <w:rsid w:val="00247F91"/>
    <w:rsid w:val="00251222"/>
    <w:rsid w:val="00251332"/>
    <w:rsid w:val="002513DB"/>
    <w:rsid w:val="00251D4E"/>
    <w:rsid w:val="00251EA1"/>
    <w:rsid w:val="00252A5D"/>
    <w:rsid w:val="002533ED"/>
    <w:rsid w:val="0025390F"/>
    <w:rsid w:val="00254586"/>
    <w:rsid w:val="00254919"/>
    <w:rsid w:val="00254EEF"/>
    <w:rsid w:val="002560F5"/>
    <w:rsid w:val="002564A8"/>
    <w:rsid w:val="00256B31"/>
    <w:rsid w:val="002571AB"/>
    <w:rsid w:val="00261D4F"/>
    <w:rsid w:val="00262112"/>
    <w:rsid w:val="00263BA3"/>
    <w:rsid w:val="00263E9D"/>
    <w:rsid w:val="00265214"/>
    <w:rsid w:val="0026529B"/>
    <w:rsid w:val="00265377"/>
    <w:rsid w:val="002653EC"/>
    <w:rsid w:val="002659A7"/>
    <w:rsid w:val="00265D5C"/>
    <w:rsid w:val="0026645B"/>
    <w:rsid w:val="00267A92"/>
    <w:rsid w:val="0027012A"/>
    <w:rsid w:val="002703AE"/>
    <w:rsid w:val="00270E03"/>
    <w:rsid w:val="00271051"/>
    <w:rsid w:val="00271C99"/>
    <w:rsid w:val="0027291B"/>
    <w:rsid w:val="00272ADA"/>
    <w:rsid w:val="00274005"/>
    <w:rsid w:val="002751C6"/>
    <w:rsid w:val="00275BF3"/>
    <w:rsid w:val="002763B6"/>
    <w:rsid w:val="00276642"/>
    <w:rsid w:val="00277111"/>
    <w:rsid w:val="00277586"/>
    <w:rsid w:val="00277948"/>
    <w:rsid w:val="00282BBF"/>
    <w:rsid w:val="00282F7B"/>
    <w:rsid w:val="002833FE"/>
    <w:rsid w:val="00284385"/>
    <w:rsid w:val="0028488A"/>
    <w:rsid w:val="00284FCB"/>
    <w:rsid w:val="00285DBE"/>
    <w:rsid w:val="00285FDA"/>
    <w:rsid w:val="00286931"/>
    <w:rsid w:val="00286F23"/>
    <w:rsid w:val="00287090"/>
    <w:rsid w:val="00287EA6"/>
    <w:rsid w:val="00290CD5"/>
    <w:rsid w:val="00290E6E"/>
    <w:rsid w:val="00292256"/>
    <w:rsid w:val="0029256A"/>
    <w:rsid w:val="0029324E"/>
    <w:rsid w:val="002938CF"/>
    <w:rsid w:val="00293DEE"/>
    <w:rsid w:val="0029472C"/>
    <w:rsid w:val="00294E93"/>
    <w:rsid w:val="00295797"/>
    <w:rsid w:val="00295BD4"/>
    <w:rsid w:val="0029687D"/>
    <w:rsid w:val="00297B22"/>
    <w:rsid w:val="00297B2B"/>
    <w:rsid w:val="002A09FC"/>
    <w:rsid w:val="002A0B84"/>
    <w:rsid w:val="002A1081"/>
    <w:rsid w:val="002A126C"/>
    <w:rsid w:val="002A194C"/>
    <w:rsid w:val="002A30DF"/>
    <w:rsid w:val="002A37C5"/>
    <w:rsid w:val="002A3F3F"/>
    <w:rsid w:val="002A4FE0"/>
    <w:rsid w:val="002A523D"/>
    <w:rsid w:val="002A568C"/>
    <w:rsid w:val="002A5804"/>
    <w:rsid w:val="002A6D05"/>
    <w:rsid w:val="002A7712"/>
    <w:rsid w:val="002A7EFA"/>
    <w:rsid w:val="002B0081"/>
    <w:rsid w:val="002B03B9"/>
    <w:rsid w:val="002B041B"/>
    <w:rsid w:val="002B1F4A"/>
    <w:rsid w:val="002B3C32"/>
    <w:rsid w:val="002B400C"/>
    <w:rsid w:val="002B4ADD"/>
    <w:rsid w:val="002B4B91"/>
    <w:rsid w:val="002B4C33"/>
    <w:rsid w:val="002B4EB2"/>
    <w:rsid w:val="002B67E5"/>
    <w:rsid w:val="002B6BC5"/>
    <w:rsid w:val="002B7252"/>
    <w:rsid w:val="002C01A7"/>
    <w:rsid w:val="002C0205"/>
    <w:rsid w:val="002C09DA"/>
    <w:rsid w:val="002C0F31"/>
    <w:rsid w:val="002C106B"/>
    <w:rsid w:val="002C1BF7"/>
    <w:rsid w:val="002C27E4"/>
    <w:rsid w:val="002C2FFF"/>
    <w:rsid w:val="002C33E7"/>
    <w:rsid w:val="002C36A5"/>
    <w:rsid w:val="002C375F"/>
    <w:rsid w:val="002C3D81"/>
    <w:rsid w:val="002C5111"/>
    <w:rsid w:val="002C520F"/>
    <w:rsid w:val="002C6431"/>
    <w:rsid w:val="002C651E"/>
    <w:rsid w:val="002C6B38"/>
    <w:rsid w:val="002C7387"/>
    <w:rsid w:val="002C7613"/>
    <w:rsid w:val="002C7AE7"/>
    <w:rsid w:val="002D0E52"/>
    <w:rsid w:val="002D1204"/>
    <w:rsid w:val="002D178E"/>
    <w:rsid w:val="002D17A7"/>
    <w:rsid w:val="002D1966"/>
    <w:rsid w:val="002D1E78"/>
    <w:rsid w:val="002D224F"/>
    <w:rsid w:val="002D2359"/>
    <w:rsid w:val="002D245E"/>
    <w:rsid w:val="002D2BE3"/>
    <w:rsid w:val="002D3463"/>
    <w:rsid w:val="002D4239"/>
    <w:rsid w:val="002D436A"/>
    <w:rsid w:val="002D4C4A"/>
    <w:rsid w:val="002D5153"/>
    <w:rsid w:val="002D5D31"/>
    <w:rsid w:val="002D5E78"/>
    <w:rsid w:val="002D74C1"/>
    <w:rsid w:val="002D770D"/>
    <w:rsid w:val="002E0154"/>
    <w:rsid w:val="002E0AAF"/>
    <w:rsid w:val="002E0FB7"/>
    <w:rsid w:val="002E112F"/>
    <w:rsid w:val="002E167A"/>
    <w:rsid w:val="002E1DA6"/>
    <w:rsid w:val="002E1E24"/>
    <w:rsid w:val="002E279B"/>
    <w:rsid w:val="002E38F2"/>
    <w:rsid w:val="002E4594"/>
    <w:rsid w:val="002E48F1"/>
    <w:rsid w:val="002E65F3"/>
    <w:rsid w:val="002E70A6"/>
    <w:rsid w:val="002E7406"/>
    <w:rsid w:val="002F1F2E"/>
    <w:rsid w:val="002F2819"/>
    <w:rsid w:val="002F2862"/>
    <w:rsid w:val="002F50A2"/>
    <w:rsid w:val="002F54CB"/>
    <w:rsid w:val="002F57F3"/>
    <w:rsid w:val="002F625F"/>
    <w:rsid w:val="002F62E5"/>
    <w:rsid w:val="002F6D0D"/>
    <w:rsid w:val="002F7093"/>
    <w:rsid w:val="002F73CC"/>
    <w:rsid w:val="00300CD8"/>
    <w:rsid w:val="00302FF6"/>
    <w:rsid w:val="0030454A"/>
    <w:rsid w:val="0030537A"/>
    <w:rsid w:val="00306686"/>
    <w:rsid w:val="00307103"/>
    <w:rsid w:val="0030739F"/>
    <w:rsid w:val="0030782E"/>
    <w:rsid w:val="003079D8"/>
    <w:rsid w:val="003103F4"/>
    <w:rsid w:val="00312496"/>
    <w:rsid w:val="00312D81"/>
    <w:rsid w:val="00312F85"/>
    <w:rsid w:val="0031350D"/>
    <w:rsid w:val="00313710"/>
    <w:rsid w:val="00313995"/>
    <w:rsid w:val="0031454F"/>
    <w:rsid w:val="003154E8"/>
    <w:rsid w:val="003158B1"/>
    <w:rsid w:val="003164D4"/>
    <w:rsid w:val="00316CFA"/>
    <w:rsid w:val="003173E3"/>
    <w:rsid w:val="00317732"/>
    <w:rsid w:val="0032004E"/>
    <w:rsid w:val="003208B4"/>
    <w:rsid w:val="003215B5"/>
    <w:rsid w:val="00321944"/>
    <w:rsid w:val="0032204B"/>
    <w:rsid w:val="00322767"/>
    <w:rsid w:val="0032290A"/>
    <w:rsid w:val="00322D31"/>
    <w:rsid w:val="00322F2F"/>
    <w:rsid w:val="00322F69"/>
    <w:rsid w:val="0032357E"/>
    <w:rsid w:val="00323BA6"/>
    <w:rsid w:val="0032483F"/>
    <w:rsid w:val="00324E76"/>
    <w:rsid w:val="00325F12"/>
    <w:rsid w:val="0032677D"/>
    <w:rsid w:val="0032680B"/>
    <w:rsid w:val="003271A1"/>
    <w:rsid w:val="003271BA"/>
    <w:rsid w:val="003277CF"/>
    <w:rsid w:val="00331934"/>
    <w:rsid w:val="00331EBE"/>
    <w:rsid w:val="003331A6"/>
    <w:rsid w:val="003333D6"/>
    <w:rsid w:val="003339B0"/>
    <w:rsid w:val="00334ADC"/>
    <w:rsid w:val="003355B7"/>
    <w:rsid w:val="00335871"/>
    <w:rsid w:val="00336262"/>
    <w:rsid w:val="003364FD"/>
    <w:rsid w:val="003368DE"/>
    <w:rsid w:val="00336C77"/>
    <w:rsid w:val="00336ECA"/>
    <w:rsid w:val="00337B09"/>
    <w:rsid w:val="00337B3D"/>
    <w:rsid w:val="003401DE"/>
    <w:rsid w:val="00340696"/>
    <w:rsid w:val="00340E5D"/>
    <w:rsid w:val="003412DA"/>
    <w:rsid w:val="003413F9"/>
    <w:rsid w:val="00341644"/>
    <w:rsid w:val="003418B4"/>
    <w:rsid w:val="00341F60"/>
    <w:rsid w:val="00342DC7"/>
    <w:rsid w:val="00343F84"/>
    <w:rsid w:val="003442B0"/>
    <w:rsid w:val="00345237"/>
    <w:rsid w:val="003459BD"/>
    <w:rsid w:val="00346608"/>
    <w:rsid w:val="00347BE2"/>
    <w:rsid w:val="00350080"/>
    <w:rsid w:val="00350494"/>
    <w:rsid w:val="00351152"/>
    <w:rsid w:val="00352082"/>
    <w:rsid w:val="00353925"/>
    <w:rsid w:val="003539DA"/>
    <w:rsid w:val="00353AF3"/>
    <w:rsid w:val="003542DC"/>
    <w:rsid w:val="003542F9"/>
    <w:rsid w:val="003548B3"/>
    <w:rsid w:val="00355CE3"/>
    <w:rsid w:val="003567E0"/>
    <w:rsid w:val="00356A63"/>
    <w:rsid w:val="00357DA2"/>
    <w:rsid w:val="003615A7"/>
    <w:rsid w:val="00361A5A"/>
    <w:rsid w:val="003625AF"/>
    <w:rsid w:val="00362D83"/>
    <w:rsid w:val="00363263"/>
    <w:rsid w:val="00363B17"/>
    <w:rsid w:val="003656FD"/>
    <w:rsid w:val="003663B7"/>
    <w:rsid w:val="003664E0"/>
    <w:rsid w:val="00366728"/>
    <w:rsid w:val="00366F23"/>
    <w:rsid w:val="00367512"/>
    <w:rsid w:val="0036752C"/>
    <w:rsid w:val="00370242"/>
    <w:rsid w:val="00370754"/>
    <w:rsid w:val="003707DD"/>
    <w:rsid w:val="003715E2"/>
    <w:rsid w:val="003728E3"/>
    <w:rsid w:val="00373C54"/>
    <w:rsid w:val="0037438E"/>
    <w:rsid w:val="00375171"/>
    <w:rsid w:val="00375182"/>
    <w:rsid w:val="00375795"/>
    <w:rsid w:val="0037585D"/>
    <w:rsid w:val="00375999"/>
    <w:rsid w:val="00375AE6"/>
    <w:rsid w:val="00377508"/>
    <w:rsid w:val="00377813"/>
    <w:rsid w:val="00377E6F"/>
    <w:rsid w:val="00377E98"/>
    <w:rsid w:val="00380779"/>
    <w:rsid w:val="00380834"/>
    <w:rsid w:val="00380F96"/>
    <w:rsid w:val="0038174C"/>
    <w:rsid w:val="00381F6F"/>
    <w:rsid w:val="00382187"/>
    <w:rsid w:val="00383907"/>
    <w:rsid w:val="003842E6"/>
    <w:rsid w:val="00384D83"/>
    <w:rsid w:val="00385306"/>
    <w:rsid w:val="00385371"/>
    <w:rsid w:val="00385D6A"/>
    <w:rsid w:val="00385E14"/>
    <w:rsid w:val="00385FE3"/>
    <w:rsid w:val="00386132"/>
    <w:rsid w:val="003867A6"/>
    <w:rsid w:val="00386A05"/>
    <w:rsid w:val="00387082"/>
    <w:rsid w:val="003873E1"/>
    <w:rsid w:val="00387D37"/>
    <w:rsid w:val="00390173"/>
    <w:rsid w:val="00390240"/>
    <w:rsid w:val="00390528"/>
    <w:rsid w:val="0039059C"/>
    <w:rsid w:val="0039115B"/>
    <w:rsid w:val="003918E4"/>
    <w:rsid w:val="00391EF9"/>
    <w:rsid w:val="0039200F"/>
    <w:rsid w:val="0039201D"/>
    <w:rsid w:val="003920D8"/>
    <w:rsid w:val="00393444"/>
    <w:rsid w:val="003938E7"/>
    <w:rsid w:val="0039435C"/>
    <w:rsid w:val="00394F85"/>
    <w:rsid w:val="00395701"/>
    <w:rsid w:val="00396A99"/>
    <w:rsid w:val="00396C9F"/>
    <w:rsid w:val="00397458"/>
    <w:rsid w:val="00397F6B"/>
    <w:rsid w:val="003A06ED"/>
    <w:rsid w:val="003A12AC"/>
    <w:rsid w:val="003A327F"/>
    <w:rsid w:val="003A4162"/>
    <w:rsid w:val="003A4A74"/>
    <w:rsid w:val="003A5039"/>
    <w:rsid w:val="003A538F"/>
    <w:rsid w:val="003A5562"/>
    <w:rsid w:val="003A5FB3"/>
    <w:rsid w:val="003A6149"/>
    <w:rsid w:val="003A62C2"/>
    <w:rsid w:val="003A71B3"/>
    <w:rsid w:val="003A7D51"/>
    <w:rsid w:val="003B018A"/>
    <w:rsid w:val="003B1012"/>
    <w:rsid w:val="003B11BA"/>
    <w:rsid w:val="003B1BE1"/>
    <w:rsid w:val="003B2346"/>
    <w:rsid w:val="003B276E"/>
    <w:rsid w:val="003B3600"/>
    <w:rsid w:val="003B4ECD"/>
    <w:rsid w:val="003B5339"/>
    <w:rsid w:val="003B53B5"/>
    <w:rsid w:val="003B68E9"/>
    <w:rsid w:val="003B750B"/>
    <w:rsid w:val="003B7C67"/>
    <w:rsid w:val="003C06B3"/>
    <w:rsid w:val="003C16F3"/>
    <w:rsid w:val="003C1F25"/>
    <w:rsid w:val="003C1F66"/>
    <w:rsid w:val="003C2BA1"/>
    <w:rsid w:val="003C4895"/>
    <w:rsid w:val="003C49F0"/>
    <w:rsid w:val="003C51EE"/>
    <w:rsid w:val="003C548B"/>
    <w:rsid w:val="003C5709"/>
    <w:rsid w:val="003C5DF4"/>
    <w:rsid w:val="003C64A6"/>
    <w:rsid w:val="003C6729"/>
    <w:rsid w:val="003C68D6"/>
    <w:rsid w:val="003C7402"/>
    <w:rsid w:val="003C7868"/>
    <w:rsid w:val="003C7A78"/>
    <w:rsid w:val="003C7B43"/>
    <w:rsid w:val="003D014E"/>
    <w:rsid w:val="003D1792"/>
    <w:rsid w:val="003D292A"/>
    <w:rsid w:val="003D300F"/>
    <w:rsid w:val="003D31E5"/>
    <w:rsid w:val="003D331B"/>
    <w:rsid w:val="003D34DF"/>
    <w:rsid w:val="003D3913"/>
    <w:rsid w:val="003D3C3A"/>
    <w:rsid w:val="003D3F1F"/>
    <w:rsid w:val="003D46EB"/>
    <w:rsid w:val="003D4927"/>
    <w:rsid w:val="003D4DA7"/>
    <w:rsid w:val="003D56FE"/>
    <w:rsid w:val="003D5E45"/>
    <w:rsid w:val="003D65CD"/>
    <w:rsid w:val="003D684C"/>
    <w:rsid w:val="003D7D7B"/>
    <w:rsid w:val="003E0EA7"/>
    <w:rsid w:val="003E0FD7"/>
    <w:rsid w:val="003E1FE4"/>
    <w:rsid w:val="003E295D"/>
    <w:rsid w:val="003E2B11"/>
    <w:rsid w:val="003E40D0"/>
    <w:rsid w:val="003E43E8"/>
    <w:rsid w:val="003E5CDF"/>
    <w:rsid w:val="003E6656"/>
    <w:rsid w:val="003E6667"/>
    <w:rsid w:val="003E67B7"/>
    <w:rsid w:val="003E6A20"/>
    <w:rsid w:val="003E6ED2"/>
    <w:rsid w:val="003E718D"/>
    <w:rsid w:val="003F1558"/>
    <w:rsid w:val="003F1DD2"/>
    <w:rsid w:val="003F2341"/>
    <w:rsid w:val="003F27A6"/>
    <w:rsid w:val="003F3ACF"/>
    <w:rsid w:val="003F4274"/>
    <w:rsid w:val="003F4D42"/>
    <w:rsid w:val="003F4EAE"/>
    <w:rsid w:val="003F52AA"/>
    <w:rsid w:val="003F7B86"/>
    <w:rsid w:val="003F7ECF"/>
    <w:rsid w:val="004001BF"/>
    <w:rsid w:val="00400639"/>
    <w:rsid w:val="004006AD"/>
    <w:rsid w:val="00401328"/>
    <w:rsid w:val="004024ED"/>
    <w:rsid w:val="00403FA1"/>
    <w:rsid w:val="00404134"/>
    <w:rsid w:val="00404351"/>
    <w:rsid w:val="00404E71"/>
    <w:rsid w:val="00405B3D"/>
    <w:rsid w:val="004070CD"/>
    <w:rsid w:val="00407D2A"/>
    <w:rsid w:val="00407DBC"/>
    <w:rsid w:val="0041081E"/>
    <w:rsid w:val="004109A9"/>
    <w:rsid w:val="004112A3"/>
    <w:rsid w:val="004124A0"/>
    <w:rsid w:val="00412655"/>
    <w:rsid w:val="0041288D"/>
    <w:rsid w:val="00412948"/>
    <w:rsid w:val="00412ED0"/>
    <w:rsid w:val="0041335E"/>
    <w:rsid w:val="00413432"/>
    <w:rsid w:val="00413DC4"/>
    <w:rsid w:val="004140BB"/>
    <w:rsid w:val="00414CE5"/>
    <w:rsid w:val="00414EF7"/>
    <w:rsid w:val="00415901"/>
    <w:rsid w:val="004159A0"/>
    <w:rsid w:val="00416B93"/>
    <w:rsid w:val="00416C09"/>
    <w:rsid w:val="00417C07"/>
    <w:rsid w:val="00417D7E"/>
    <w:rsid w:val="00417DF1"/>
    <w:rsid w:val="004217A3"/>
    <w:rsid w:val="00421A3C"/>
    <w:rsid w:val="00421AA6"/>
    <w:rsid w:val="004224DD"/>
    <w:rsid w:val="004243F9"/>
    <w:rsid w:val="004252DE"/>
    <w:rsid w:val="004252E6"/>
    <w:rsid w:val="00425642"/>
    <w:rsid w:val="004258CA"/>
    <w:rsid w:val="00425E2E"/>
    <w:rsid w:val="00426003"/>
    <w:rsid w:val="00426068"/>
    <w:rsid w:val="0042616A"/>
    <w:rsid w:val="004266F5"/>
    <w:rsid w:val="00426AF5"/>
    <w:rsid w:val="00426C26"/>
    <w:rsid w:val="00427293"/>
    <w:rsid w:val="00427605"/>
    <w:rsid w:val="00427788"/>
    <w:rsid w:val="00427A92"/>
    <w:rsid w:val="00427E36"/>
    <w:rsid w:val="00430022"/>
    <w:rsid w:val="004300C8"/>
    <w:rsid w:val="004301A3"/>
    <w:rsid w:val="00430942"/>
    <w:rsid w:val="00430BBF"/>
    <w:rsid w:val="0043109A"/>
    <w:rsid w:val="00431A58"/>
    <w:rsid w:val="004321C0"/>
    <w:rsid w:val="004329AE"/>
    <w:rsid w:val="00433066"/>
    <w:rsid w:val="00433C50"/>
    <w:rsid w:val="0043478B"/>
    <w:rsid w:val="0043530A"/>
    <w:rsid w:val="004360AD"/>
    <w:rsid w:val="004365DF"/>
    <w:rsid w:val="00436817"/>
    <w:rsid w:val="0043698E"/>
    <w:rsid w:val="004374D9"/>
    <w:rsid w:val="00437571"/>
    <w:rsid w:val="004404BD"/>
    <w:rsid w:val="00440D24"/>
    <w:rsid w:val="00441469"/>
    <w:rsid w:val="004418E6"/>
    <w:rsid w:val="00442951"/>
    <w:rsid w:val="004441FA"/>
    <w:rsid w:val="00444469"/>
    <w:rsid w:val="004444A0"/>
    <w:rsid w:val="004449ED"/>
    <w:rsid w:val="00444B8B"/>
    <w:rsid w:val="004459A5"/>
    <w:rsid w:val="00445A5E"/>
    <w:rsid w:val="004462B1"/>
    <w:rsid w:val="00446B7F"/>
    <w:rsid w:val="004477B6"/>
    <w:rsid w:val="004506F0"/>
    <w:rsid w:val="00450ECD"/>
    <w:rsid w:val="004521AD"/>
    <w:rsid w:val="00452F07"/>
    <w:rsid w:val="004553C8"/>
    <w:rsid w:val="004560DA"/>
    <w:rsid w:val="00456569"/>
    <w:rsid w:val="00457ABE"/>
    <w:rsid w:val="00457C03"/>
    <w:rsid w:val="0046004D"/>
    <w:rsid w:val="00460232"/>
    <w:rsid w:val="004618AD"/>
    <w:rsid w:val="0046234B"/>
    <w:rsid w:val="00462D83"/>
    <w:rsid w:val="00462F20"/>
    <w:rsid w:val="004631A4"/>
    <w:rsid w:val="00464875"/>
    <w:rsid w:val="00464A6D"/>
    <w:rsid w:val="00464EE7"/>
    <w:rsid w:val="004657BE"/>
    <w:rsid w:val="00465A8B"/>
    <w:rsid w:val="0046611B"/>
    <w:rsid w:val="0046634A"/>
    <w:rsid w:val="00466960"/>
    <w:rsid w:val="00466B90"/>
    <w:rsid w:val="00466E9E"/>
    <w:rsid w:val="004672B1"/>
    <w:rsid w:val="00467498"/>
    <w:rsid w:val="00467DAC"/>
    <w:rsid w:val="0047081E"/>
    <w:rsid w:val="0047096A"/>
    <w:rsid w:val="00470F21"/>
    <w:rsid w:val="004710E3"/>
    <w:rsid w:val="00471863"/>
    <w:rsid w:val="00471B24"/>
    <w:rsid w:val="00471B4A"/>
    <w:rsid w:val="00471F3B"/>
    <w:rsid w:val="004723A4"/>
    <w:rsid w:val="0047270F"/>
    <w:rsid w:val="004737CB"/>
    <w:rsid w:val="004738D5"/>
    <w:rsid w:val="004747A4"/>
    <w:rsid w:val="004757EF"/>
    <w:rsid w:val="00475B97"/>
    <w:rsid w:val="0047672C"/>
    <w:rsid w:val="00476905"/>
    <w:rsid w:val="00476A33"/>
    <w:rsid w:val="00476C05"/>
    <w:rsid w:val="00476C9B"/>
    <w:rsid w:val="00476F40"/>
    <w:rsid w:val="00477B03"/>
    <w:rsid w:val="00477B75"/>
    <w:rsid w:val="004808FA"/>
    <w:rsid w:val="00481A49"/>
    <w:rsid w:val="004821D1"/>
    <w:rsid w:val="0048240B"/>
    <w:rsid w:val="00482C02"/>
    <w:rsid w:val="00482C80"/>
    <w:rsid w:val="00483592"/>
    <w:rsid w:val="004837F8"/>
    <w:rsid w:val="004842A1"/>
    <w:rsid w:val="00485182"/>
    <w:rsid w:val="004857C2"/>
    <w:rsid w:val="00486301"/>
    <w:rsid w:val="004872F6"/>
    <w:rsid w:val="004900F3"/>
    <w:rsid w:val="004901B8"/>
    <w:rsid w:val="00491020"/>
    <w:rsid w:val="0049115D"/>
    <w:rsid w:val="004921F7"/>
    <w:rsid w:val="00492EC4"/>
    <w:rsid w:val="00493187"/>
    <w:rsid w:val="00493A0C"/>
    <w:rsid w:val="00493B90"/>
    <w:rsid w:val="00493F43"/>
    <w:rsid w:val="00494241"/>
    <w:rsid w:val="0049446C"/>
    <w:rsid w:val="00495164"/>
    <w:rsid w:val="004951C0"/>
    <w:rsid w:val="00495257"/>
    <w:rsid w:val="00495E3A"/>
    <w:rsid w:val="00496A67"/>
    <w:rsid w:val="00496FCF"/>
    <w:rsid w:val="00497345"/>
    <w:rsid w:val="004975B2"/>
    <w:rsid w:val="00497F54"/>
    <w:rsid w:val="004A14B0"/>
    <w:rsid w:val="004A15A7"/>
    <w:rsid w:val="004A1DAB"/>
    <w:rsid w:val="004A3A44"/>
    <w:rsid w:val="004A533F"/>
    <w:rsid w:val="004A5C3D"/>
    <w:rsid w:val="004A5F42"/>
    <w:rsid w:val="004B04A4"/>
    <w:rsid w:val="004B3E37"/>
    <w:rsid w:val="004B3EA3"/>
    <w:rsid w:val="004B45A0"/>
    <w:rsid w:val="004B52EC"/>
    <w:rsid w:val="004B7881"/>
    <w:rsid w:val="004C00B4"/>
    <w:rsid w:val="004C016C"/>
    <w:rsid w:val="004C0F5F"/>
    <w:rsid w:val="004C1970"/>
    <w:rsid w:val="004C2A5D"/>
    <w:rsid w:val="004C2F71"/>
    <w:rsid w:val="004C3AEB"/>
    <w:rsid w:val="004C4951"/>
    <w:rsid w:val="004C524A"/>
    <w:rsid w:val="004C55C0"/>
    <w:rsid w:val="004C5DD7"/>
    <w:rsid w:val="004C6223"/>
    <w:rsid w:val="004C650C"/>
    <w:rsid w:val="004C69EF"/>
    <w:rsid w:val="004C70C7"/>
    <w:rsid w:val="004C72D2"/>
    <w:rsid w:val="004D026F"/>
    <w:rsid w:val="004D0791"/>
    <w:rsid w:val="004D0E9D"/>
    <w:rsid w:val="004D0F34"/>
    <w:rsid w:val="004D1059"/>
    <w:rsid w:val="004D14C2"/>
    <w:rsid w:val="004D2622"/>
    <w:rsid w:val="004D27A1"/>
    <w:rsid w:val="004D2823"/>
    <w:rsid w:val="004D2D3A"/>
    <w:rsid w:val="004D3A7D"/>
    <w:rsid w:val="004D3CB1"/>
    <w:rsid w:val="004D4840"/>
    <w:rsid w:val="004D487B"/>
    <w:rsid w:val="004D55C6"/>
    <w:rsid w:val="004D5B7A"/>
    <w:rsid w:val="004D5D7F"/>
    <w:rsid w:val="004D659C"/>
    <w:rsid w:val="004D667F"/>
    <w:rsid w:val="004D6D29"/>
    <w:rsid w:val="004D7695"/>
    <w:rsid w:val="004D78B0"/>
    <w:rsid w:val="004D7DE0"/>
    <w:rsid w:val="004E0317"/>
    <w:rsid w:val="004E0BCF"/>
    <w:rsid w:val="004E0CA4"/>
    <w:rsid w:val="004E1274"/>
    <w:rsid w:val="004E1CC6"/>
    <w:rsid w:val="004E2563"/>
    <w:rsid w:val="004E29C6"/>
    <w:rsid w:val="004E32DB"/>
    <w:rsid w:val="004E374E"/>
    <w:rsid w:val="004E3AB7"/>
    <w:rsid w:val="004E45D7"/>
    <w:rsid w:val="004E588B"/>
    <w:rsid w:val="004E5AE0"/>
    <w:rsid w:val="004E6287"/>
    <w:rsid w:val="004E639F"/>
    <w:rsid w:val="004E643D"/>
    <w:rsid w:val="004E68E4"/>
    <w:rsid w:val="004E6B50"/>
    <w:rsid w:val="004E6D94"/>
    <w:rsid w:val="004E7BCF"/>
    <w:rsid w:val="004E7F29"/>
    <w:rsid w:val="004F0215"/>
    <w:rsid w:val="004F1175"/>
    <w:rsid w:val="004F22CC"/>
    <w:rsid w:val="004F3998"/>
    <w:rsid w:val="004F3C8E"/>
    <w:rsid w:val="004F3D11"/>
    <w:rsid w:val="004F4665"/>
    <w:rsid w:val="004F4E65"/>
    <w:rsid w:val="004F5111"/>
    <w:rsid w:val="004F5C30"/>
    <w:rsid w:val="004F5C8D"/>
    <w:rsid w:val="004F6397"/>
    <w:rsid w:val="004F6FD4"/>
    <w:rsid w:val="004F73CF"/>
    <w:rsid w:val="00500498"/>
    <w:rsid w:val="00501DB8"/>
    <w:rsid w:val="005023F7"/>
    <w:rsid w:val="00502979"/>
    <w:rsid w:val="00502C1E"/>
    <w:rsid w:val="005031DE"/>
    <w:rsid w:val="005037AB"/>
    <w:rsid w:val="00505896"/>
    <w:rsid w:val="0050635D"/>
    <w:rsid w:val="005066A7"/>
    <w:rsid w:val="00506FD4"/>
    <w:rsid w:val="005070C4"/>
    <w:rsid w:val="005079D3"/>
    <w:rsid w:val="00507A42"/>
    <w:rsid w:val="005108F8"/>
    <w:rsid w:val="00511455"/>
    <w:rsid w:val="005117FB"/>
    <w:rsid w:val="00511EDE"/>
    <w:rsid w:val="00511F31"/>
    <w:rsid w:val="00511FC3"/>
    <w:rsid w:val="00512155"/>
    <w:rsid w:val="00512359"/>
    <w:rsid w:val="005133FD"/>
    <w:rsid w:val="005143F3"/>
    <w:rsid w:val="00514EEF"/>
    <w:rsid w:val="0051576B"/>
    <w:rsid w:val="005158C4"/>
    <w:rsid w:val="005165AF"/>
    <w:rsid w:val="00516863"/>
    <w:rsid w:val="00516CF3"/>
    <w:rsid w:val="00517552"/>
    <w:rsid w:val="00517F7E"/>
    <w:rsid w:val="00517F8F"/>
    <w:rsid w:val="00520F34"/>
    <w:rsid w:val="005223D6"/>
    <w:rsid w:val="00523491"/>
    <w:rsid w:val="005245A9"/>
    <w:rsid w:val="00524A50"/>
    <w:rsid w:val="00527D63"/>
    <w:rsid w:val="00530278"/>
    <w:rsid w:val="00530AA6"/>
    <w:rsid w:val="00530F21"/>
    <w:rsid w:val="005314BA"/>
    <w:rsid w:val="00531597"/>
    <w:rsid w:val="005315AA"/>
    <w:rsid w:val="005315F4"/>
    <w:rsid w:val="00532AC8"/>
    <w:rsid w:val="005348D7"/>
    <w:rsid w:val="0053494A"/>
    <w:rsid w:val="00534DBF"/>
    <w:rsid w:val="00534DF5"/>
    <w:rsid w:val="00535118"/>
    <w:rsid w:val="005365FE"/>
    <w:rsid w:val="00536BE0"/>
    <w:rsid w:val="00537406"/>
    <w:rsid w:val="00537F4A"/>
    <w:rsid w:val="0054035B"/>
    <w:rsid w:val="00541610"/>
    <w:rsid w:val="00542223"/>
    <w:rsid w:val="0054252A"/>
    <w:rsid w:val="00543A77"/>
    <w:rsid w:val="00543C06"/>
    <w:rsid w:val="00543C1F"/>
    <w:rsid w:val="00544111"/>
    <w:rsid w:val="0054491A"/>
    <w:rsid w:val="005459BD"/>
    <w:rsid w:val="005463DF"/>
    <w:rsid w:val="00546463"/>
    <w:rsid w:val="005477E1"/>
    <w:rsid w:val="00550734"/>
    <w:rsid w:val="00550EEC"/>
    <w:rsid w:val="00551AA6"/>
    <w:rsid w:val="005524B8"/>
    <w:rsid w:val="005537FC"/>
    <w:rsid w:val="00553831"/>
    <w:rsid w:val="005541C6"/>
    <w:rsid w:val="00554470"/>
    <w:rsid w:val="005545BE"/>
    <w:rsid w:val="005548F6"/>
    <w:rsid w:val="00554AA9"/>
    <w:rsid w:val="0055588F"/>
    <w:rsid w:val="00555A92"/>
    <w:rsid w:val="00555ED1"/>
    <w:rsid w:val="005565A8"/>
    <w:rsid w:val="0055699D"/>
    <w:rsid w:val="00556B2B"/>
    <w:rsid w:val="00557257"/>
    <w:rsid w:val="00557A49"/>
    <w:rsid w:val="00557B9E"/>
    <w:rsid w:val="00560E31"/>
    <w:rsid w:val="0056176C"/>
    <w:rsid w:val="0056232E"/>
    <w:rsid w:val="005623C3"/>
    <w:rsid w:val="005625CF"/>
    <w:rsid w:val="00562727"/>
    <w:rsid w:val="00563486"/>
    <w:rsid w:val="00563512"/>
    <w:rsid w:val="00563716"/>
    <w:rsid w:val="00564065"/>
    <w:rsid w:val="0056507E"/>
    <w:rsid w:val="005655AD"/>
    <w:rsid w:val="005668CD"/>
    <w:rsid w:val="00566C79"/>
    <w:rsid w:val="00566E2F"/>
    <w:rsid w:val="00566EEC"/>
    <w:rsid w:val="0056768C"/>
    <w:rsid w:val="005711B7"/>
    <w:rsid w:val="00571826"/>
    <w:rsid w:val="00572262"/>
    <w:rsid w:val="005737D9"/>
    <w:rsid w:val="00573FA0"/>
    <w:rsid w:val="00574441"/>
    <w:rsid w:val="005747C6"/>
    <w:rsid w:val="00574C20"/>
    <w:rsid w:val="00575E79"/>
    <w:rsid w:val="005764C4"/>
    <w:rsid w:val="00576B88"/>
    <w:rsid w:val="00576E8A"/>
    <w:rsid w:val="00580B73"/>
    <w:rsid w:val="0058242C"/>
    <w:rsid w:val="005832AF"/>
    <w:rsid w:val="005844B6"/>
    <w:rsid w:val="00584686"/>
    <w:rsid w:val="00584B72"/>
    <w:rsid w:val="00585931"/>
    <w:rsid w:val="0058619C"/>
    <w:rsid w:val="00586203"/>
    <w:rsid w:val="00586698"/>
    <w:rsid w:val="00586A87"/>
    <w:rsid w:val="00587060"/>
    <w:rsid w:val="00587185"/>
    <w:rsid w:val="005878AD"/>
    <w:rsid w:val="005903D0"/>
    <w:rsid w:val="0059107B"/>
    <w:rsid w:val="00591F08"/>
    <w:rsid w:val="005920EE"/>
    <w:rsid w:val="00593775"/>
    <w:rsid w:val="00593782"/>
    <w:rsid w:val="00594306"/>
    <w:rsid w:val="00594734"/>
    <w:rsid w:val="00595B06"/>
    <w:rsid w:val="005A0E74"/>
    <w:rsid w:val="005A15E7"/>
    <w:rsid w:val="005A1647"/>
    <w:rsid w:val="005A1B21"/>
    <w:rsid w:val="005A1D10"/>
    <w:rsid w:val="005A1D26"/>
    <w:rsid w:val="005A3C2F"/>
    <w:rsid w:val="005A3CA0"/>
    <w:rsid w:val="005A4ABF"/>
    <w:rsid w:val="005A4C3A"/>
    <w:rsid w:val="005A5293"/>
    <w:rsid w:val="005A545D"/>
    <w:rsid w:val="005A733E"/>
    <w:rsid w:val="005A7A4F"/>
    <w:rsid w:val="005A7C97"/>
    <w:rsid w:val="005B0D4F"/>
    <w:rsid w:val="005B1190"/>
    <w:rsid w:val="005B1C28"/>
    <w:rsid w:val="005B1F9F"/>
    <w:rsid w:val="005B24A0"/>
    <w:rsid w:val="005B2B63"/>
    <w:rsid w:val="005B3F37"/>
    <w:rsid w:val="005B4645"/>
    <w:rsid w:val="005B490B"/>
    <w:rsid w:val="005B5A44"/>
    <w:rsid w:val="005B5B17"/>
    <w:rsid w:val="005B5CAA"/>
    <w:rsid w:val="005B67B0"/>
    <w:rsid w:val="005B7BC4"/>
    <w:rsid w:val="005C01C9"/>
    <w:rsid w:val="005C0B61"/>
    <w:rsid w:val="005C18F5"/>
    <w:rsid w:val="005C287E"/>
    <w:rsid w:val="005C3899"/>
    <w:rsid w:val="005C3AFE"/>
    <w:rsid w:val="005C3FEB"/>
    <w:rsid w:val="005C5055"/>
    <w:rsid w:val="005C5AEA"/>
    <w:rsid w:val="005C6CC4"/>
    <w:rsid w:val="005C6DC2"/>
    <w:rsid w:val="005C701F"/>
    <w:rsid w:val="005D09E2"/>
    <w:rsid w:val="005D0E9D"/>
    <w:rsid w:val="005D1563"/>
    <w:rsid w:val="005D21D0"/>
    <w:rsid w:val="005D22AA"/>
    <w:rsid w:val="005D2B62"/>
    <w:rsid w:val="005D4891"/>
    <w:rsid w:val="005D50A0"/>
    <w:rsid w:val="005D62A5"/>
    <w:rsid w:val="005D64E4"/>
    <w:rsid w:val="005D6562"/>
    <w:rsid w:val="005D662C"/>
    <w:rsid w:val="005D6912"/>
    <w:rsid w:val="005D7F6E"/>
    <w:rsid w:val="005E00BD"/>
    <w:rsid w:val="005E0234"/>
    <w:rsid w:val="005E0853"/>
    <w:rsid w:val="005E133F"/>
    <w:rsid w:val="005E1C98"/>
    <w:rsid w:val="005E28B5"/>
    <w:rsid w:val="005E2CDF"/>
    <w:rsid w:val="005E38E4"/>
    <w:rsid w:val="005E57C8"/>
    <w:rsid w:val="005E5AB2"/>
    <w:rsid w:val="005E7294"/>
    <w:rsid w:val="005E787B"/>
    <w:rsid w:val="005F17C2"/>
    <w:rsid w:val="005F21DA"/>
    <w:rsid w:val="005F22A0"/>
    <w:rsid w:val="005F37C4"/>
    <w:rsid w:val="005F42E4"/>
    <w:rsid w:val="005F46F7"/>
    <w:rsid w:val="005F47C9"/>
    <w:rsid w:val="005F47F2"/>
    <w:rsid w:val="005F56CD"/>
    <w:rsid w:val="005F5FAA"/>
    <w:rsid w:val="005F63FB"/>
    <w:rsid w:val="005F681B"/>
    <w:rsid w:val="005F75C8"/>
    <w:rsid w:val="00600076"/>
    <w:rsid w:val="0060011D"/>
    <w:rsid w:val="006010AB"/>
    <w:rsid w:val="0060168A"/>
    <w:rsid w:val="006018A7"/>
    <w:rsid w:val="0060190A"/>
    <w:rsid w:val="00602409"/>
    <w:rsid w:val="00602802"/>
    <w:rsid w:val="00602900"/>
    <w:rsid w:val="00602CDA"/>
    <w:rsid w:val="00602FBD"/>
    <w:rsid w:val="00603655"/>
    <w:rsid w:val="00604221"/>
    <w:rsid w:val="006046A0"/>
    <w:rsid w:val="00605080"/>
    <w:rsid w:val="00605453"/>
    <w:rsid w:val="00605617"/>
    <w:rsid w:val="0060581A"/>
    <w:rsid w:val="00605A03"/>
    <w:rsid w:val="00606965"/>
    <w:rsid w:val="00606D97"/>
    <w:rsid w:val="006100F5"/>
    <w:rsid w:val="006105D6"/>
    <w:rsid w:val="00610B46"/>
    <w:rsid w:val="00610EDF"/>
    <w:rsid w:val="00611263"/>
    <w:rsid w:val="00611757"/>
    <w:rsid w:val="00611DA5"/>
    <w:rsid w:val="00612CF0"/>
    <w:rsid w:val="00612F33"/>
    <w:rsid w:val="006146A3"/>
    <w:rsid w:val="006151CA"/>
    <w:rsid w:val="006154F4"/>
    <w:rsid w:val="006155F3"/>
    <w:rsid w:val="006157E8"/>
    <w:rsid w:val="00615B36"/>
    <w:rsid w:val="00615D68"/>
    <w:rsid w:val="00615FFA"/>
    <w:rsid w:val="00616AF1"/>
    <w:rsid w:val="0061704E"/>
    <w:rsid w:val="006202B8"/>
    <w:rsid w:val="00621BED"/>
    <w:rsid w:val="00622477"/>
    <w:rsid w:val="00622E09"/>
    <w:rsid w:val="006230D9"/>
    <w:rsid w:val="0062373E"/>
    <w:rsid w:val="00623B2D"/>
    <w:rsid w:val="006244EF"/>
    <w:rsid w:val="0062517F"/>
    <w:rsid w:val="0062651C"/>
    <w:rsid w:val="00626C80"/>
    <w:rsid w:val="00626D24"/>
    <w:rsid w:val="00626F57"/>
    <w:rsid w:val="006270B6"/>
    <w:rsid w:val="00627B4E"/>
    <w:rsid w:val="006302F4"/>
    <w:rsid w:val="00630756"/>
    <w:rsid w:val="00630802"/>
    <w:rsid w:val="006316E7"/>
    <w:rsid w:val="00631706"/>
    <w:rsid w:val="006317F7"/>
    <w:rsid w:val="006322F3"/>
    <w:rsid w:val="0063263C"/>
    <w:rsid w:val="006330D5"/>
    <w:rsid w:val="00633F25"/>
    <w:rsid w:val="006341FC"/>
    <w:rsid w:val="00634B19"/>
    <w:rsid w:val="0063543D"/>
    <w:rsid w:val="00635801"/>
    <w:rsid w:val="00640800"/>
    <w:rsid w:val="00640ADA"/>
    <w:rsid w:val="00640B69"/>
    <w:rsid w:val="00641273"/>
    <w:rsid w:val="006412A6"/>
    <w:rsid w:val="0064235A"/>
    <w:rsid w:val="00643B7B"/>
    <w:rsid w:val="006447CF"/>
    <w:rsid w:val="00644A57"/>
    <w:rsid w:val="00645521"/>
    <w:rsid w:val="00645C06"/>
    <w:rsid w:val="006460A1"/>
    <w:rsid w:val="00646ECB"/>
    <w:rsid w:val="006475DC"/>
    <w:rsid w:val="00647B63"/>
    <w:rsid w:val="00647FC0"/>
    <w:rsid w:val="00650690"/>
    <w:rsid w:val="00650E2E"/>
    <w:rsid w:val="00651300"/>
    <w:rsid w:val="006518B3"/>
    <w:rsid w:val="006530CA"/>
    <w:rsid w:val="00653D09"/>
    <w:rsid w:val="00654390"/>
    <w:rsid w:val="00654ACA"/>
    <w:rsid w:val="00654CB4"/>
    <w:rsid w:val="006555D8"/>
    <w:rsid w:val="00655CE9"/>
    <w:rsid w:val="0065611E"/>
    <w:rsid w:val="00656CD2"/>
    <w:rsid w:val="00657022"/>
    <w:rsid w:val="00657E42"/>
    <w:rsid w:val="00657F2F"/>
    <w:rsid w:val="00660114"/>
    <w:rsid w:val="006604C7"/>
    <w:rsid w:val="00660C9A"/>
    <w:rsid w:val="00662362"/>
    <w:rsid w:val="00663876"/>
    <w:rsid w:val="00664088"/>
    <w:rsid w:val="006640E4"/>
    <w:rsid w:val="00664302"/>
    <w:rsid w:val="006644A6"/>
    <w:rsid w:val="00665DB6"/>
    <w:rsid w:val="00665E8C"/>
    <w:rsid w:val="00666BF4"/>
    <w:rsid w:val="00667091"/>
    <w:rsid w:val="0066712A"/>
    <w:rsid w:val="00670007"/>
    <w:rsid w:val="006706CF"/>
    <w:rsid w:val="00670E3E"/>
    <w:rsid w:val="00670ED5"/>
    <w:rsid w:val="006716B2"/>
    <w:rsid w:val="0067181B"/>
    <w:rsid w:val="00671AE6"/>
    <w:rsid w:val="00671F78"/>
    <w:rsid w:val="00672997"/>
    <w:rsid w:val="006733FB"/>
    <w:rsid w:val="00673BCD"/>
    <w:rsid w:val="00673C90"/>
    <w:rsid w:val="006750D7"/>
    <w:rsid w:val="0067532B"/>
    <w:rsid w:val="006755FC"/>
    <w:rsid w:val="006759BE"/>
    <w:rsid w:val="00677020"/>
    <w:rsid w:val="006775FA"/>
    <w:rsid w:val="00680462"/>
    <w:rsid w:val="0068082D"/>
    <w:rsid w:val="00680B99"/>
    <w:rsid w:val="006816D1"/>
    <w:rsid w:val="006818D2"/>
    <w:rsid w:val="00682988"/>
    <w:rsid w:val="00682F85"/>
    <w:rsid w:val="0068433E"/>
    <w:rsid w:val="00684C4B"/>
    <w:rsid w:val="00684D06"/>
    <w:rsid w:val="006863CA"/>
    <w:rsid w:val="006867A8"/>
    <w:rsid w:val="00687B76"/>
    <w:rsid w:val="0069052B"/>
    <w:rsid w:val="006905F8"/>
    <w:rsid w:val="0069167B"/>
    <w:rsid w:val="00691BE0"/>
    <w:rsid w:val="00691CAE"/>
    <w:rsid w:val="006922DF"/>
    <w:rsid w:val="0069265E"/>
    <w:rsid w:val="0069334F"/>
    <w:rsid w:val="00693B09"/>
    <w:rsid w:val="00693BDA"/>
    <w:rsid w:val="00693ED0"/>
    <w:rsid w:val="00695328"/>
    <w:rsid w:val="006957C6"/>
    <w:rsid w:val="00695B5C"/>
    <w:rsid w:val="00696E29"/>
    <w:rsid w:val="00697208"/>
    <w:rsid w:val="0069744A"/>
    <w:rsid w:val="00697971"/>
    <w:rsid w:val="006A01C0"/>
    <w:rsid w:val="006A01E1"/>
    <w:rsid w:val="006A20DD"/>
    <w:rsid w:val="006A22E8"/>
    <w:rsid w:val="006A25D2"/>
    <w:rsid w:val="006A262B"/>
    <w:rsid w:val="006A3929"/>
    <w:rsid w:val="006A44F4"/>
    <w:rsid w:val="006A536F"/>
    <w:rsid w:val="006A53C5"/>
    <w:rsid w:val="006A6D6D"/>
    <w:rsid w:val="006A6E39"/>
    <w:rsid w:val="006A7119"/>
    <w:rsid w:val="006A793C"/>
    <w:rsid w:val="006B0103"/>
    <w:rsid w:val="006B1052"/>
    <w:rsid w:val="006B134F"/>
    <w:rsid w:val="006B1D34"/>
    <w:rsid w:val="006B238E"/>
    <w:rsid w:val="006B27DA"/>
    <w:rsid w:val="006B2D3E"/>
    <w:rsid w:val="006B367F"/>
    <w:rsid w:val="006B3F66"/>
    <w:rsid w:val="006B405B"/>
    <w:rsid w:val="006B4060"/>
    <w:rsid w:val="006B4FAE"/>
    <w:rsid w:val="006B54B1"/>
    <w:rsid w:val="006B6C5B"/>
    <w:rsid w:val="006B77B4"/>
    <w:rsid w:val="006B79E5"/>
    <w:rsid w:val="006C048D"/>
    <w:rsid w:val="006C06D8"/>
    <w:rsid w:val="006C0E68"/>
    <w:rsid w:val="006C1E23"/>
    <w:rsid w:val="006C2807"/>
    <w:rsid w:val="006C443B"/>
    <w:rsid w:val="006C44D8"/>
    <w:rsid w:val="006C4B94"/>
    <w:rsid w:val="006C56BC"/>
    <w:rsid w:val="006C5C69"/>
    <w:rsid w:val="006C5CFE"/>
    <w:rsid w:val="006C75F8"/>
    <w:rsid w:val="006C76D7"/>
    <w:rsid w:val="006C7D02"/>
    <w:rsid w:val="006D01AC"/>
    <w:rsid w:val="006D0DE5"/>
    <w:rsid w:val="006D1695"/>
    <w:rsid w:val="006D1905"/>
    <w:rsid w:val="006D19DA"/>
    <w:rsid w:val="006D2A2B"/>
    <w:rsid w:val="006D2A37"/>
    <w:rsid w:val="006D2B74"/>
    <w:rsid w:val="006D300A"/>
    <w:rsid w:val="006D38EB"/>
    <w:rsid w:val="006D44A1"/>
    <w:rsid w:val="006D498F"/>
    <w:rsid w:val="006D5226"/>
    <w:rsid w:val="006D52DB"/>
    <w:rsid w:val="006D7D44"/>
    <w:rsid w:val="006E0174"/>
    <w:rsid w:val="006E085F"/>
    <w:rsid w:val="006E090A"/>
    <w:rsid w:val="006E0A23"/>
    <w:rsid w:val="006E1A7F"/>
    <w:rsid w:val="006E1F4F"/>
    <w:rsid w:val="006E2314"/>
    <w:rsid w:val="006E2EF7"/>
    <w:rsid w:val="006E3C7C"/>
    <w:rsid w:val="006E3ED1"/>
    <w:rsid w:val="006E4A4D"/>
    <w:rsid w:val="006E4B4F"/>
    <w:rsid w:val="006E51A9"/>
    <w:rsid w:val="006E5490"/>
    <w:rsid w:val="006E5D01"/>
    <w:rsid w:val="006E625D"/>
    <w:rsid w:val="006E6482"/>
    <w:rsid w:val="006E6569"/>
    <w:rsid w:val="006E6923"/>
    <w:rsid w:val="006E79D2"/>
    <w:rsid w:val="006F0196"/>
    <w:rsid w:val="006F062A"/>
    <w:rsid w:val="006F158F"/>
    <w:rsid w:val="006F1BC6"/>
    <w:rsid w:val="006F1E61"/>
    <w:rsid w:val="006F3C06"/>
    <w:rsid w:val="006F447C"/>
    <w:rsid w:val="006F52AA"/>
    <w:rsid w:val="006F5450"/>
    <w:rsid w:val="006F5807"/>
    <w:rsid w:val="006F5C12"/>
    <w:rsid w:val="006F5E14"/>
    <w:rsid w:val="006F626F"/>
    <w:rsid w:val="006F689B"/>
    <w:rsid w:val="006F6FBD"/>
    <w:rsid w:val="006F71A2"/>
    <w:rsid w:val="006F7E88"/>
    <w:rsid w:val="00702429"/>
    <w:rsid w:val="0070336C"/>
    <w:rsid w:val="00703420"/>
    <w:rsid w:val="00704673"/>
    <w:rsid w:val="00704D3F"/>
    <w:rsid w:val="00704E69"/>
    <w:rsid w:val="00704FE1"/>
    <w:rsid w:val="00705E26"/>
    <w:rsid w:val="00705F04"/>
    <w:rsid w:val="00706C8F"/>
    <w:rsid w:val="007071EE"/>
    <w:rsid w:val="00707FB7"/>
    <w:rsid w:val="00710215"/>
    <w:rsid w:val="00710A0C"/>
    <w:rsid w:val="00711D28"/>
    <w:rsid w:val="00712359"/>
    <w:rsid w:val="0071247C"/>
    <w:rsid w:val="007124B2"/>
    <w:rsid w:val="0071339E"/>
    <w:rsid w:val="007138E4"/>
    <w:rsid w:val="00713985"/>
    <w:rsid w:val="00713AA9"/>
    <w:rsid w:val="00714875"/>
    <w:rsid w:val="00714A95"/>
    <w:rsid w:val="00714B47"/>
    <w:rsid w:val="00714CDE"/>
    <w:rsid w:val="0071575E"/>
    <w:rsid w:val="007161A9"/>
    <w:rsid w:val="0071661E"/>
    <w:rsid w:val="00716BE6"/>
    <w:rsid w:val="00717030"/>
    <w:rsid w:val="00717289"/>
    <w:rsid w:val="00717EDA"/>
    <w:rsid w:val="007207A6"/>
    <w:rsid w:val="00722C07"/>
    <w:rsid w:val="00722C63"/>
    <w:rsid w:val="00723268"/>
    <w:rsid w:val="00723680"/>
    <w:rsid w:val="00723907"/>
    <w:rsid w:val="00723EE6"/>
    <w:rsid w:val="00723FBE"/>
    <w:rsid w:val="0072410A"/>
    <w:rsid w:val="00724179"/>
    <w:rsid w:val="00724386"/>
    <w:rsid w:val="007257B6"/>
    <w:rsid w:val="007259BF"/>
    <w:rsid w:val="00725A59"/>
    <w:rsid w:val="00725B09"/>
    <w:rsid w:val="00725F4F"/>
    <w:rsid w:val="00726173"/>
    <w:rsid w:val="0072675E"/>
    <w:rsid w:val="00727B17"/>
    <w:rsid w:val="00730109"/>
    <w:rsid w:val="00731AAD"/>
    <w:rsid w:val="00731D2C"/>
    <w:rsid w:val="007329BB"/>
    <w:rsid w:val="00733924"/>
    <w:rsid w:val="00733A92"/>
    <w:rsid w:val="00734B94"/>
    <w:rsid w:val="00734DA0"/>
    <w:rsid w:val="00734F0E"/>
    <w:rsid w:val="00735867"/>
    <w:rsid w:val="00736136"/>
    <w:rsid w:val="0073659C"/>
    <w:rsid w:val="00736F13"/>
    <w:rsid w:val="0073705C"/>
    <w:rsid w:val="00740D6F"/>
    <w:rsid w:val="00741F70"/>
    <w:rsid w:val="0074219F"/>
    <w:rsid w:val="0074255F"/>
    <w:rsid w:val="00742D63"/>
    <w:rsid w:val="007433E7"/>
    <w:rsid w:val="00743426"/>
    <w:rsid w:val="007436A1"/>
    <w:rsid w:val="00743C97"/>
    <w:rsid w:val="00744FB6"/>
    <w:rsid w:val="00747EA7"/>
    <w:rsid w:val="00750098"/>
    <w:rsid w:val="00750D2E"/>
    <w:rsid w:val="00750F5C"/>
    <w:rsid w:val="00750F99"/>
    <w:rsid w:val="00751538"/>
    <w:rsid w:val="007528BA"/>
    <w:rsid w:val="007528E4"/>
    <w:rsid w:val="00752B74"/>
    <w:rsid w:val="00752F33"/>
    <w:rsid w:val="0075319B"/>
    <w:rsid w:val="00753879"/>
    <w:rsid w:val="00755011"/>
    <w:rsid w:val="0075523E"/>
    <w:rsid w:val="0075552B"/>
    <w:rsid w:val="0075592F"/>
    <w:rsid w:val="00755FA1"/>
    <w:rsid w:val="00755FC2"/>
    <w:rsid w:val="00755FE0"/>
    <w:rsid w:val="00757B75"/>
    <w:rsid w:val="00760601"/>
    <w:rsid w:val="007607BA"/>
    <w:rsid w:val="00761273"/>
    <w:rsid w:val="00761432"/>
    <w:rsid w:val="00761669"/>
    <w:rsid w:val="0076181B"/>
    <w:rsid w:val="00761BFC"/>
    <w:rsid w:val="00761CC7"/>
    <w:rsid w:val="007629C9"/>
    <w:rsid w:val="00762BD0"/>
    <w:rsid w:val="00762E8F"/>
    <w:rsid w:val="007633E5"/>
    <w:rsid w:val="00763628"/>
    <w:rsid w:val="00764174"/>
    <w:rsid w:val="00764537"/>
    <w:rsid w:val="00764BF1"/>
    <w:rsid w:val="00764E5C"/>
    <w:rsid w:val="007653B4"/>
    <w:rsid w:val="00765CC1"/>
    <w:rsid w:val="00770753"/>
    <w:rsid w:val="00770A2E"/>
    <w:rsid w:val="0077106C"/>
    <w:rsid w:val="00771318"/>
    <w:rsid w:val="0077137B"/>
    <w:rsid w:val="007713C1"/>
    <w:rsid w:val="00772A49"/>
    <w:rsid w:val="00772F47"/>
    <w:rsid w:val="0077330D"/>
    <w:rsid w:val="00774015"/>
    <w:rsid w:val="00775FFE"/>
    <w:rsid w:val="007760C8"/>
    <w:rsid w:val="00776D1B"/>
    <w:rsid w:val="00776FCD"/>
    <w:rsid w:val="00777A8C"/>
    <w:rsid w:val="007805DD"/>
    <w:rsid w:val="0078068A"/>
    <w:rsid w:val="00780699"/>
    <w:rsid w:val="00780CEA"/>
    <w:rsid w:val="00780E60"/>
    <w:rsid w:val="007815F5"/>
    <w:rsid w:val="00781C9C"/>
    <w:rsid w:val="007828A1"/>
    <w:rsid w:val="00782C62"/>
    <w:rsid w:val="007832B0"/>
    <w:rsid w:val="00784326"/>
    <w:rsid w:val="0078558C"/>
    <w:rsid w:val="007856CA"/>
    <w:rsid w:val="00785D56"/>
    <w:rsid w:val="00786A25"/>
    <w:rsid w:val="00786BD7"/>
    <w:rsid w:val="00787231"/>
    <w:rsid w:val="007876B4"/>
    <w:rsid w:val="00787B61"/>
    <w:rsid w:val="00790403"/>
    <w:rsid w:val="00790C07"/>
    <w:rsid w:val="0079133E"/>
    <w:rsid w:val="00792734"/>
    <w:rsid w:val="00792DA5"/>
    <w:rsid w:val="007941FE"/>
    <w:rsid w:val="00794258"/>
    <w:rsid w:val="00794510"/>
    <w:rsid w:val="007952C2"/>
    <w:rsid w:val="00796045"/>
    <w:rsid w:val="00796B13"/>
    <w:rsid w:val="00796B5A"/>
    <w:rsid w:val="00797592"/>
    <w:rsid w:val="00797AD3"/>
    <w:rsid w:val="007A0233"/>
    <w:rsid w:val="007A02DB"/>
    <w:rsid w:val="007A0415"/>
    <w:rsid w:val="007A0DE9"/>
    <w:rsid w:val="007A1A36"/>
    <w:rsid w:val="007A1C83"/>
    <w:rsid w:val="007A4429"/>
    <w:rsid w:val="007A497A"/>
    <w:rsid w:val="007A4A3E"/>
    <w:rsid w:val="007A4BA1"/>
    <w:rsid w:val="007A511C"/>
    <w:rsid w:val="007A529A"/>
    <w:rsid w:val="007A5319"/>
    <w:rsid w:val="007A572E"/>
    <w:rsid w:val="007A6A49"/>
    <w:rsid w:val="007A6B41"/>
    <w:rsid w:val="007A6F35"/>
    <w:rsid w:val="007A78E8"/>
    <w:rsid w:val="007B156F"/>
    <w:rsid w:val="007B1876"/>
    <w:rsid w:val="007B18A1"/>
    <w:rsid w:val="007B1E4B"/>
    <w:rsid w:val="007B2365"/>
    <w:rsid w:val="007B2C65"/>
    <w:rsid w:val="007B3A44"/>
    <w:rsid w:val="007B3D93"/>
    <w:rsid w:val="007B4E4F"/>
    <w:rsid w:val="007B5042"/>
    <w:rsid w:val="007B5531"/>
    <w:rsid w:val="007B65BB"/>
    <w:rsid w:val="007B79AA"/>
    <w:rsid w:val="007B7ECA"/>
    <w:rsid w:val="007C04FF"/>
    <w:rsid w:val="007C09D4"/>
    <w:rsid w:val="007C0C0E"/>
    <w:rsid w:val="007C0F0E"/>
    <w:rsid w:val="007C1F18"/>
    <w:rsid w:val="007C2459"/>
    <w:rsid w:val="007C2CDD"/>
    <w:rsid w:val="007C2E6B"/>
    <w:rsid w:val="007C346E"/>
    <w:rsid w:val="007C3AFD"/>
    <w:rsid w:val="007C4BB0"/>
    <w:rsid w:val="007C517C"/>
    <w:rsid w:val="007C6EAE"/>
    <w:rsid w:val="007D0EF9"/>
    <w:rsid w:val="007D3539"/>
    <w:rsid w:val="007D3574"/>
    <w:rsid w:val="007D378A"/>
    <w:rsid w:val="007D3E8B"/>
    <w:rsid w:val="007D4B08"/>
    <w:rsid w:val="007D4C9D"/>
    <w:rsid w:val="007D4D2D"/>
    <w:rsid w:val="007D4D68"/>
    <w:rsid w:val="007D61B9"/>
    <w:rsid w:val="007D627E"/>
    <w:rsid w:val="007D67D3"/>
    <w:rsid w:val="007D6812"/>
    <w:rsid w:val="007D6F8A"/>
    <w:rsid w:val="007D7B7F"/>
    <w:rsid w:val="007D7FE1"/>
    <w:rsid w:val="007E034A"/>
    <w:rsid w:val="007E0968"/>
    <w:rsid w:val="007E0A51"/>
    <w:rsid w:val="007E147B"/>
    <w:rsid w:val="007E1A0D"/>
    <w:rsid w:val="007E2AE3"/>
    <w:rsid w:val="007E2B83"/>
    <w:rsid w:val="007E2BEC"/>
    <w:rsid w:val="007E339F"/>
    <w:rsid w:val="007E3447"/>
    <w:rsid w:val="007E34DA"/>
    <w:rsid w:val="007E354C"/>
    <w:rsid w:val="007E3848"/>
    <w:rsid w:val="007E3E6D"/>
    <w:rsid w:val="007E4E89"/>
    <w:rsid w:val="007E5006"/>
    <w:rsid w:val="007E52E0"/>
    <w:rsid w:val="007E6151"/>
    <w:rsid w:val="007E6282"/>
    <w:rsid w:val="007E71C7"/>
    <w:rsid w:val="007E7871"/>
    <w:rsid w:val="007E7DFC"/>
    <w:rsid w:val="007F0256"/>
    <w:rsid w:val="007F0E50"/>
    <w:rsid w:val="007F205C"/>
    <w:rsid w:val="007F2207"/>
    <w:rsid w:val="007F288D"/>
    <w:rsid w:val="007F3D1E"/>
    <w:rsid w:val="007F428A"/>
    <w:rsid w:val="007F4342"/>
    <w:rsid w:val="007F5773"/>
    <w:rsid w:val="007F581B"/>
    <w:rsid w:val="007F5C78"/>
    <w:rsid w:val="007F67C2"/>
    <w:rsid w:val="007F6CD6"/>
    <w:rsid w:val="007F6E75"/>
    <w:rsid w:val="007F7E68"/>
    <w:rsid w:val="008004EC"/>
    <w:rsid w:val="008013D8"/>
    <w:rsid w:val="00802C8D"/>
    <w:rsid w:val="00802CE3"/>
    <w:rsid w:val="008032F8"/>
    <w:rsid w:val="0080354F"/>
    <w:rsid w:val="00803B3B"/>
    <w:rsid w:val="00804041"/>
    <w:rsid w:val="00804B4F"/>
    <w:rsid w:val="00805329"/>
    <w:rsid w:val="00805FA6"/>
    <w:rsid w:val="00806FE0"/>
    <w:rsid w:val="008076DC"/>
    <w:rsid w:val="008078B6"/>
    <w:rsid w:val="00807CEC"/>
    <w:rsid w:val="00810737"/>
    <w:rsid w:val="00811186"/>
    <w:rsid w:val="00811F34"/>
    <w:rsid w:val="008124D8"/>
    <w:rsid w:val="00812513"/>
    <w:rsid w:val="008127B1"/>
    <w:rsid w:val="0081447F"/>
    <w:rsid w:val="00815CEC"/>
    <w:rsid w:val="00816B7F"/>
    <w:rsid w:val="00816E17"/>
    <w:rsid w:val="00816F58"/>
    <w:rsid w:val="008178C2"/>
    <w:rsid w:val="00817D9A"/>
    <w:rsid w:val="0082073B"/>
    <w:rsid w:val="00820B12"/>
    <w:rsid w:val="008211DE"/>
    <w:rsid w:val="00822790"/>
    <w:rsid w:val="008227CC"/>
    <w:rsid w:val="0082367A"/>
    <w:rsid w:val="00823C75"/>
    <w:rsid w:val="008251FE"/>
    <w:rsid w:val="00826107"/>
    <w:rsid w:val="00826580"/>
    <w:rsid w:val="00826A52"/>
    <w:rsid w:val="00826F1B"/>
    <w:rsid w:val="00827F1B"/>
    <w:rsid w:val="00827F83"/>
    <w:rsid w:val="00830C75"/>
    <w:rsid w:val="00830E4D"/>
    <w:rsid w:val="00831356"/>
    <w:rsid w:val="008318C8"/>
    <w:rsid w:val="00831A87"/>
    <w:rsid w:val="008323F8"/>
    <w:rsid w:val="008337FF"/>
    <w:rsid w:val="008338B7"/>
    <w:rsid w:val="00835040"/>
    <w:rsid w:val="00835727"/>
    <w:rsid w:val="008365E0"/>
    <w:rsid w:val="008367E4"/>
    <w:rsid w:val="00836A56"/>
    <w:rsid w:val="008371EC"/>
    <w:rsid w:val="00837F9F"/>
    <w:rsid w:val="008405C4"/>
    <w:rsid w:val="008408FF"/>
    <w:rsid w:val="00841208"/>
    <w:rsid w:val="00842010"/>
    <w:rsid w:val="0084378F"/>
    <w:rsid w:val="00843E39"/>
    <w:rsid w:val="008466C7"/>
    <w:rsid w:val="00846CE1"/>
    <w:rsid w:val="00846EDC"/>
    <w:rsid w:val="00847118"/>
    <w:rsid w:val="008475E3"/>
    <w:rsid w:val="00847EC6"/>
    <w:rsid w:val="008500B4"/>
    <w:rsid w:val="0085030D"/>
    <w:rsid w:val="008503AA"/>
    <w:rsid w:val="008505CD"/>
    <w:rsid w:val="00850707"/>
    <w:rsid w:val="00850E8A"/>
    <w:rsid w:val="0085134B"/>
    <w:rsid w:val="00852A62"/>
    <w:rsid w:val="00852CBB"/>
    <w:rsid w:val="00852DBC"/>
    <w:rsid w:val="00852DE3"/>
    <w:rsid w:val="008535CF"/>
    <w:rsid w:val="00853A75"/>
    <w:rsid w:val="00853C0C"/>
    <w:rsid w:val="00853FA8"/>
    <w:rsid w:val="0085462A"/>
    <w:rsid w:val="00854C1D"/>
    <w:rsid w:val="00854E32"/>
    <w:rsid w:val="00854E6D"/>
    <w:rsid w:val="00856B7B"/>
    <w:rsid w:val="008602F1"/>
    <w:rsid w:val="00860B38"/>
    <w:rsid w:val="00861F30"/>
    <w:rsid w:val="00863823"/>
    <w:rsid w:val="0086385E"/>
    <w:rsid w:val="008639D8"/>
    <w:rsid w:val="00863DBB"/>
    <w:rsid w:val="0086593D"/>
    <w:rsid w:val="00865AF8"/>
    <w:rsid w:val="0086646A"/>
    <w:rsid w:val="00866837"/>
    <w:rsid w:val="00867094"/>
    <w:rsid w:val="00870F0A"/>
    <w:rsid w:val="00871123"/>
    <w:rsid w:val="00871AD2"/>
    <w:rsid w:val="00872F28"/>
    <w:rsid w:val="00873EB2"/>
    <w:rsid w:val="008754A1"/>
    <w:rsid w:val="00875664"/>
    <w:rsid w:val="00875787"/>
    <w:rsid w:val="008759C8"/>
    <w:rsid w:val="00875F4C"/>
    <w:rsid w:val="00876214"/>
    <w:rsid w:val="0087667A"/>
    <w:rsid w:val="00877972"/>
    <w:rsid w:val="00877E9F"/>
    <w:rsid w:val="0088014B"/>
    <w:rsid w:val="00880AD6"/>
    <w:rsid w:val="008815E3"/>
    <w:rsid w:val="00881AD1"/>
    <w:rsid w:val="0088242A"/>
    <w:rsid w:val="008824AE"/>
    <w:rsid w:val="00882CAB"/>
    <w:rsid w:val="008831F1"/>
    <w:rsid w:val="00883293"/>
    <w:rsid w:val="00883A81"/>
    <w:rsid w:val="00884380"/>
    <w:rsid w:val="00884C26"/>
    <w:rsid w:val="00884CA2"/>
    <w:rsid w:val="00884F02"/>
    <w:rsid w:val="00885246"/>
    <w:rsid w:val="0088552F"/>
    <w:rsid w:val="008859B5"/>
    <w:rsid w:val="00885F1D"/>
    <w:rsid w:val="00886273"/>
    <w:rsid w:val="00887A07"/>
    <w:rsid w:val="00891246"/>
    <w:rsid w:val="00891343"/>
    <w:rsid w:val="008914E1"/>
    <w:rsid w:val="00891B92"/>
    <w:rsid w:val="00891C98"/>
    <w:rsid w:val="00892144"/>
    <w:rsid w:val="0089251A"/>
    <w:rsid w:val="00892D22"/>
    <w:rsid w:val="0089326D"/>
    <w:rsid w:val="00894409"/>
    <w:rsid w:val="00894701"/>
    <w:rsid w:val="0089491B"/>
    <w:rsid w:val="00895B9B"/>
    <w:rsid w:val="00896490"/>
    <w:rsid w:val="00896971"/>
    <w:rsid w:val="00897941"/>
    <w:rsid w:val="00897F50"/>
    <w:rsid w:val="008A1289"/>
    <w:rsid w:val="008A1760"/>
    <w:rsid w:val="008A1C8A"/>
    <w:rsid w:val="008A1E97"/>
    <w:rsid w:val="008A297C"/>
    <w:rsid w:val="008A2D93"/>
    <w:rsid w:val="008A30D5"/>
    <w:rsid w:val="008A31EF"/>
    <w:rsid w:val="008A4FD9"/>
    <w:rsid w:val="008A5317"/>
    <w:rsid w:val="008A64B8"/>
    <w:rsid w:val="008B0197"/>
    <w:rsid w:val="008B040C"/>
    <w:rsid w:val="008B0B38"/>
    <w:rsid w:val="008B2330"/>
    <w:rsid w:val="008B30EF"/>
    <w:rsid w:val="008B53D8"/>
    <w:rsid w:val="008B66B1"/>
    <w:rsid w:val="008B6986"/>
    <w:rsid w:val="008B72B5"/>
    <w:rsid w:val="008B7564"/>
    <w:rsid w:val="008B7BB1"/>
    <w:rsid w:val="008C0112"/>
    <w:rsid w:val="008C0297"/>
    <w:rsid w:val="008C08C2"/>
    <w:rsid w:val="008C08CE"/>
    <w:rsid w:val="008C0AEB"/>
    <w:rsid w:val="008C0AFF"/>
    <w:rsid w:val="008C0CBC"/>
    <w:rsid w:val="008C0D94"/>
    <w:rsid w:val="008C224B"/>
    <w:rsid w:val="008C29C1"/>
    <w:rsid w:val="008C3097"/>
    <w:rsid w:val="008C440D"/>
    <w:rsid w:val="008C5329"/>
    <w:rsid w:val="008C6B40"/>
    <w:rsid w:val="008C6D42"/>
    <w:rsid w:val="008C71BB"/>
    <w:rsid w:val="008D046C"/>
    <w:rsid w:val="008D0DD6"/>
    <w:rsid w:val="008D0F3A"/>
    <w:rsid w:val="008D163E"/>
    <w:rsid w:val="008D17EC"/>
    <w:rsid w:val="008D20AE"/>
    <w:rsid w:val="008D23CD"/>
    <w:rsid w:val="008D250C"/>
    <w:rsid w:val="008D28C1"/>
    <w:rsid w:val="008D3D97"/>
    <w:rsid w:val="008D4BFF"/>
    <w:rsid w:val="008D5D7D"/>
    <w:rsid w:val="008D5E4C"/>
    <w:rsid w:val="008D6131"/>
    <w:rsid w:val="008D6529"/>
    <w:rsid w:val="008D6832"/>
    <w:rsid w:val="008D73F0"/>
    <w:rsid w:val="008D7545"/>
    <w:rsid w:val="008D7885"/>
    <w:rsid w:val="008D788E"/>
    <w:rsid w:val="008E07C9"/>
    <w:rsid w:val="008E14D3"/>
    <w:rsid w:val="008E204D"/>
    <w:rsid w:val="008E2562"/>
    <w:rsid w:val="008E3D3F"/>
    <w:rsid w:val="008E3EC4"/>
    <w:rsid w:val="008E42CC"/>
    <w:rsid w:val="008E4B0E"/>
    <w:rsid w:val="008E5575"/>
    <w:rsid w:val="008E56E2"/>
    <w:rsid w:val="008E7393"/>
    <w:rsid w:val="008E7C41"/>
    <w:rsid w:val="008F0720"/>
    <w:rsid w:val="008F0B34"/>
    <w:rsid w:val="008F10EE"/>
    <w:rsid w:val="008F174B"/>
    <w:rsid w:val="008F1E61"/>
    <w:rsid w:val="008F1F01"/>
    <w:rsid w:val="008F2165"/>
    <w:rsid w:val="008F2281"/>
    <w:rsid w:val="008F2CD5"/>
    <w:rsid w:val="008F35D9"/>
    <w:rsid w:val="008F39A4"/>
    <w:rsid w:val="008F5AE1"/>
    <w:rsid w:val="008F6404"/>
    <w:rsid w:val="008F7DA2"/>
    <w:rsid w:val="0090007A"/>
    <w:rsid w:val="00900F1C"/>
    <w:rsid w:val="00900FEC"/>
    <w:rsid w:val="00901045"/>
    <w:rsid w:val="009013A7"/>
    <w:rsid w:val="00901573"/>
    <w:rsid w:val="0090160D"/>
    <w:rsid w:val="00901D0D"/>
    <w:rsid w:val="00902235"/>
    <w:rsid w:val="0090365F"/>
    <w:rsid w:val="00905988"/>
    <w:rsid w:val="00906027"/>
    <w:rsid w:val="009069F5"/>
    <w:rsid w:val="0091063C"/>
    <w:rsid w:val="00911800"/>
    <w:rsid w:val="0091205E"/>
    <w:rsid w:val="009138D3"/>
    <w:rsid w:val="009146DC"/>
    <w:rsid w:val="00915437"/>
    <w:rsid w:val="00915576"/>
    <w:rsid w:val="0091580D"/>
    <w:rsid w:val="00915FC7"/>
    <w:rsid w:val="00916A6B"/>
    <w:rsid w:val="00916FF7"/>
    <w:rsid w:val="00917E8F"/>
    <w:rsid w:val="009200AC"/>
    <w:rsid w:val="00920E5F"/>
    <w:rsid w:val="00921756"/>
    <w:rsid w:val="00922332"/>
    <w:rsid w:val="0092241E"/>
    <w:rsid w:val="0092250F"/>
    <w:rsid w:val="0092313D"/>
    <w:rsid w:val="00925232"/>
    <w:rsid w:val="009252D9"/>
    <w:rsid w:val="00925A16"/>
    <w:rsid w:val="00926832"/>
    <w:rsid w:val="009279EB"/>
    <w:rsid w:val="00927CDA"/>
    <w:rsid w:val="00930167"/>
    <w:rsid w:val="00930241"/>
    <w:rsid w:val="009304FF"/>
    <w:rsid w:val="0093141F"/>
    <w:rsid w:val="00931935"/>
    <w:rsid w:val="00932470"/>
    <w:rsid w:val="00932656"/>
    <w:rsid w:val="00935298"/>
    <w:rsid w:val="00935B17"/>
    <w:rsid w:val="009368E2"/>
    <w:rsid w:val="00936A49"/>
    <w:rsid w:val="009376CC"/>
    <w:rsid w:val="009378DF"/>
    <w:rsid w:val="009400C9"/>
    <w:rsid w:val="00940243"/>
    <w:rsid w:val="00940F2F"/>
    <w:rsid w:val="00941C7C"/>
    <w:rsid w:val="009431AA"/>
    <w:rsid w:val="009443EF"/>
    <w:rsid w:val="009445CB"/>
    <w:rsid w:val="00944F06"/>
    <w:rsid w:val="00945196"/>
    <w:rsid w:val="009463FE"/>
    <w:rsid w:val="009464A2"/>
    <w:rsid w:val="00946614"/>
    <w:rsid w:val="0094684C"/>
    <w:rsid w:val="009468AC"/>
    <w:rsid w:val="00947CC4"/>
    <w:rsid w:val="0095034A"/>
    <w:rsid w:val="0095073C"/>
    <w:rsid w:val="00950F50"/>
    <w:rsid w:val="009511B8"/>
    <w:rsid w:val="009511DA"/>
    <w:rsid w:val="009523F2"/>
    <w:rsid w:val="0095254E"/>
    <w:rsid w:val="00953728"/>
    <w:rsid w:val="009537AB"/>
    <w:rsid w:val="00954A5F"/>
    <w:rsid w:val="009558BC"/>
    <w:rsid w:val="00955A8D"/>
    <w:rsid w:val="00955CD3"/>
    <w:rsid w:val="00956136"/>
    <w:rsid w:val="0095744E"/>
    <w:rsid w:val="00957571"/>
    <w:rsid w:val="0096095D"/>
    <w:rsid w:val="00960CE7"/>
    <w:rsid w:val="0096104E"/>
    <w:rsid w:val="00962785"/>
    <w:rsid w:val="009634B4"/>
    <w:rsid w:val="00964204"/>
    <w:rsid w:val="0096448C"/>
    <w:rsid w:val="00966020"/>
    <w:rsid w:val="009665C1"/>
    <w:rsid w:val="00966E1A"/>
    <w:rsid w:val="00971CC4"/>
    <w:rsid w:val="00972538"/>
    <w:rsid w:val="009735BE"/>
    <w:rsid w:val="009737C9"/>
    <w:rsid w:val="00974457"/>
    <w:rsid w:val="00974712"/>
    <w:rsid w:val="00975128"/>
    <w:rsid w:val="0097677A"/>
    <w:rsid w:val="00976843"/>
    <w:rsid w:val="00976F46"/>
    <w:rsid w:val="0097779F"/>
    <w:rsid w:val="009778B9"/>
    <w:rsid w:val="00977E7A"/>
    <w:rsid w:val="00980F09"/>
    <w:rsid w:val="009813AD"/>
    <w:rsid w:val="00981414"/>
    <w:rsid w:val="00983713"/>
    <w:rsid w:val="00983F8E"/>
    <w:rsid w:val="00983FBA"/>
    <w:rsid w:val="00984390"/>
    <w:rsid w:val="009843D5"/>
    <w:rsid w:val="0098451F"/>
    <w:rsid w:val="00984598"/>
    <w:rsid w:val="00984E94"/>
    <w:rsid w:val="009857E8"/>
    <w:rsid w:val="00985E32"/>
    <w:rsid w:val="009864AC"/>
    <w:rsid w:val="0098759C"/>
    <w:rsid w:val="00987A79"/>
    <w:rsid w:val="00987AA7"/>
    <w:rsid w:val="0099074E"/>
    <w:rsid w:val="00990A46"/>
    <w:rsid w:val="00990EAC"/>
    <w:rsid w:val="00991B3A"/>
    <w:rsid w:val="009929EF"/>
    <w:rsid w:val="00992FBB"/>
    <w:rsid w:val="00993215"/>
    <w:rsid w:val="009943F5"/>
    <w:rsid w:val="009945C2"/>
    <w:rsid w:val="009952CE"/>
    <w:rsid w:val="00995998"/>
    <w:rsid w:val="00995C42"/>
    <w:rsid w:val="00995D83"/>
    <w:rsid w:val="00996FC2"/>
    <w:rsid w:val="00996FC9"/>
    <w:rsid w:val="009978D9"/>
    <w:rsid w:val="00997D0D"/>
    <w:rsid w:val="009A00D9"/>
    <w:rsid w:val="009A0648"/>
    <w:rsid w:val="009A0960"/>
    <w:rsid w:val="009A11A0"/>
    <w:rsid w:val="009A1E2E"/>
    <w:rsid w:val="009A3937"/>
    <w:rsid w:val="009A3AE6"/>
    <w:rsid w:val="009A40E5"/>
    <w:rsid w:val="009A51A2"/>
    <w:rsid w:val="009A608C"/>
    <w:rsid w:val="009A6341"/>
    <w:rsid w:val="009A64F7"/>
    <w:rsid w:val="009A7303"/>
    <w:rsid w:val="009A7C83"/>
    <w:rsid w:val="009B00DE"/>
    <w:rsid w:val="009B0254"/>
    <w:rsid w:val="009B0973"/>
    <w:rsid w:val="009B0BB4"/>
    <w:rsid w:val="009B0E2B"/>
    <w:rsid w:val="009B1371"/>
    <w:rsid w:val="009B1D73"/>
    <w:rsid w:val="009B22AC"/>
    <w:rsid w:val="009B453F"/>
    <w:rsid w:val="009B467B"/>
    <w:rsid w:val="009B4C6E"/>
    <w:rsid w:val="009B4E57"/>
    <w:rsid w:val="009B5477"/>
    <w:rsid w:val="009B5669"/>
    <w:rsid w:val="009B5A9A"/>
    <w:rsid w:val="009B61CA"/>
    <w:rsid w:val="009B63E6"/>
    <w:rsid w:val="009B6544"/>
    <w:rsid w:val="009B6569"/>
    <w:rsid w:val="009B6813"/>
    <w:rsid w:val="009B68E3"/>
    <w:rsid w:val="009B79BB"/>
    <w:rsid w:val="009B7AA8"/>
    <w:rsid w:val="009B7E64"/>
    <w:rsid w:val="009B7F69"/>
    <w:rsid w:val="009C0F70"/>
    <w:rsid w:val="009C10DE"/>
    <w:rsid w:val="009C1657"/>
    <w:rsid w:val="009C1735"/>
    <w:rsid w:val="009C24AA"/>
    <w:rsid w:val="009C24BB"/>
    <w:rsid w:val="009C2C81"/>
    <w:rsid w:val="009C35F8"/>
    <w:rsid w:val="009C3C46"/>
    <w:rsid w:val="009C55AF"/>
    <w:rsid w:val="009C57FB"/>
    <w:rsid w:val="009C5B28"/>
    <w:rsid w:val="009C6387"/>
    <w:rsid w:val="009C6881"/>
    <w:rsid w:val="009C7028"/>
    <w:rsid w:val="009C75AF"/>
    <w:rsid w:val="009C7834"/>
    <w:rsid w:val="009D039E"/>
    <w:rsid w:val="009D04B2"/>
    <w:rsid w:val="009D11F2"/>
    <w:rsid w:val="009D156B"/>
    <w:rsid w:val="009D1F0B"/>
    <w:rsid w:val="009D206C"/>
    <w:rsid w:val="009D2451"/>
    <w:rsid w:val="009D4303"/>
    <w:rsid w:val="009D468A"/>
    <w:rsid w:val="009D530C"/>
    <w:rsid w:val="009D596C"/>
    <w:rsid w:val="009D59C0"/>
    <w:rsid w:val="009D6323"/>
    <w:rsid w:val="009D677C"/>
    <w:rsid w:val="009D6784"/>
    <w:rsid w:val="009D72DC"/>
    <w:rsid w:val="009E0F6F"/>
    <w:rsid w:val="009E31AE"/>
    <w:rsid w:val="009E334E"/>
    <w:rsid w:val="009E373C"/>
    <w:rsid w:val="009E4183"/>
    <w:rsid w:val="009E4677"/>
    <w:rsid w:val="009E4A3E"/>
    <w:rsid w:val="009E4B84"/>
    <w:rsid w:val="009E5045"/>
    <w:rsid w:val="009E5760"/>
    <w:rsid w:val="009E6028"/>
    <w:rsid w:val="009E6915"/>
    <w:rsid w:val="009E79D8"/>
    <w:rsid w:val="009E7A7E"/>
    <w:rsid w:val="009F096B"/>
    <w:rsid w:val="009F106C"/>
    <w:rsid w:val="009F1CDC"/>
    <w:rsid w:val="009F23DE"/>
    <w:rsid w:val="009F2643"/>
    <w:rsid w:val="009F3017"/>
    <w:rsid w:val="009F3630"/>
    <w:rsid w:val="009F3EDA"/>
    <w:rsid w:val="009F52BD"/>
    <w:rsid w:val="009F596A"/>
    <w:rsid w:val="009F5E51"/>
    <w:rsid w:val="009F5F0A"/>
    <w:rsid w:val="009F6025"/>
    <w:rsid w:val="009F6E8E"/>
    <w:rsid w:val="009F755D"/>
    <w:rsid w:val="00A016C1"/>
    <w:rsid w:val="00A01D47"/>
    <w:rsid w:val="00A0230C"/>
    <w:rsid w:val="00A03695"/>
    <w:rsid w:val="00A03FBE"/>
    <w:rsid w:val="00A04D9C"/>
    <w:rsid w:val="00A0538A"/>
    <w:rsid w:val="00A06F3A"/>
    <w:rsid w:val="00A0721C"/>
    <w:rsid w:val="00A10AE1"/>
    <w:rsid w:val="00A11037"/>
    <w:rsid w:val="00A11790"/>
    <w:rsid w:val="00A13770"/>
    <w:rsid w:val="00A1381E"/>
    <w:rsid w:val="00A13B45"/>
    <w:rsid w:val="00A13DF8"/>
    <w:rsid w:val="00A14363"/>
    <w:rsid w:val="00A14C85"/>
    <w:rsid w:val="00A16256"/>
    <w:rsid w:val="00A17025"/>
    <w:rsid w:val="00A17771"/>
    <w:rsid w:val="00A20BAC"/>
    <w:rsid w:val="00A21465"/>
    <w:rsid w:val="00A224A4"/>
    <w:rsid w:val="00A2457E"/>
    <w:rsid w:val="00A24872"/>
    <w:rsid w:val="00A248C4"/>
    <w:rsid w:val="00A2494A"/>
    <w:rsid w:val="00A24DDC"/>
    <w:rsid w:val="00A25655"/>
    <w:rsid w:val="00A26099"/>
    <w:rsid w:val="00A262ED"/>
    <w:rsid w:val="00A265A7"/>
    <w:rsid w:val="00A2693D"/>
    <w:rsid w:val="00A26C0C"/>
    <w:rsid w:val="00A27E63"/>
    <w:rsid w:val="00A30004"/>
    <w:rsid w:val="00A3120C"/>
    <w:rsid w:val="00A31324"/>
    <w:rsid w:val="00A313E3"/>
    <w:rsid w:val="00A31C81"/>
    <w:rsid w:val="00A32861"/>
    <w:rsid w:val="00A32F7E"/>
    <w:rsid w:val="00A330F6"/>
    <w:rsid w:val="00A37427"/>
    <w:rsid w:val="00A379C6"/>
    <w:rsid w:val="00A37A72"/>
    <w:rsid w:val="00A40127"/>
    <w:rsid w:val="00A41363"/>
    <w:rsid w:val="00A41653"/>
    <w:rsid w:val="00A416A1"/>
    <w:rsid w:val="00A41CED"/>
    <w:rsid w:val="00A42C4E"/>
    <w:rsid w:val="00A45441"/>
    <w:rsid w:val="00A462BE"/>
    <w:rsid w:val="00A463D1"/>
    <w:rsid w:val="00A46B21"/>
    <w:rsid w:val="00A47C08"/>
    <w:rsid w:val="00A47C59"/>
    <w:rsid w:val="00A50212"/>
    <w:rsid w:val="00A50860"/>
    <w:rsid w:val="00A51318"/>
    <w:rsid w:val="00A51501"/>
    <w:rsid w:val="00A51BEC"/>
    <w:rsid w:val="00A522FB"/>
    <w:rsid w:val="00A5310F"/>
    <w:rsid w:val="00A532D2"/>
    <w:rsid w:val="00A5334A"/>
    <w:rsid w:val="00A54BAD"/>
    <w:rsid w:val="00A5511A"/>
    <w:rsid w:val="00A558EB"/>
    <w:rsid w:val="00A559E4"/>
    <w:rsid w:val="00A573BB"/>
    <w:rsid w:val="00A5747F"/>
    <w:rsid w:val="00A6167A"/>
    <w:rsid w:val="00A62693"/>
    <w:rsid w:val="00A637A0"/>
    <w:rsid w:val="00A63AB0"/>
    <w:rsid w:val="00A648F9"/>
    <w:rsid w:val="00A64EF4"/>
    <w:rsid w:val="00A6601F"/>
    <w:rsid w:val="00A66A22"/>
    <w:rsid w:val="00A67D69"/>
    <w:rsid w:val="00A70151"/>
    <w:rsid w:val="00A7032E"/>
    <w:rsid w:val="00A7071C"/>
    <w:rsid w:val="00A70B3E"/>
    <w:rsid w:val="00A7282F"/>
    <w:rsid w:val="00A72CFA"/>
    <w:rsid w:val="00A72DE0"/>
    <w:rsid w:val="00A73190"/>
    <w:rsid w:val="00A74898"/>
    <w:rsid w:val="00A75175"/>
    <w:rsid w:val="00A75403"/>
    <w:rsid w:val="00A75876"/>
    <w:rsid w:val="00A7599C"/>
    <w:rsid w:val="00A760BD"/>
    <w:rsid w:val="00A76B34"/>
    <w:rsid w:val="00A77AAD"/>
    <w:rsid w:val="00A80CA2"/>
    <w:rsid w:val="00A80DBB"/>
    <w:rsid w:val="00A811B0"/>
    <w:rsid w:val="00A813F7"/>
    <w:rsid w:val="00A81651"/>
    <w:rsid w:val="00A817D0"/>
    <w:rsid w:val="00A8275C"/>
    <w:rsid w:val="00A83717"/>
    <w:rsid w:val="00A8425D"/>
    <w:rsid w:val="00A84F93"/>
    <w:rsid w:val="00A85CC4"/>
    <w:rsid w:val="00A873E3"/>
    <w:rsid w:val="00A9123B"/>
    <w:rsid w:val="00A91480"/>
    <w:rsid w:val="00A91781"/>
    <w:rsid w:val="00A9195F"/>
    <w:rsid w:val="00A91B42"/>
    <w:rsid w:val="00A92843"/>
    <w:rsid w:val="00A94D35"/>
    <w:rsid w:val="00A9545C"/>
    <w:rsid w:val="00A964D0"/>
    <w:rsid w:val="00A967C6"/>
    <w:rsid w:val="00A969DA"/>
    <w:rsid w:val="00A96BE7"/>
    <w:rsid w:val="00A96D3E"/>
    <w:rsid w:val="00A972D1"/>
    <w:rsid w:val="00A9795A"/>
    <w:rsid w:val="00A97D1E"/>
    <w:rsid w:val="00A97D5D"/>
    <w:rsid w:val="00A97DBC"/>
    <w:rsid w:val="00AA000A"/>
    <w:rsid w:val="00AA08F8"/>
    <w:rsid w:val="00AA1B3A"/>
    <w:rsid w:val="00AA1B75"/>
    <w:rsid w:val="00AA1C0D"/>
    <w:rsid w:val="00AA3AE1"/>
    <w:rsid w:val="00AA4026"/>
    <w:rsid w:val="00AA5C10"/>
    <w:rsid w:val="00AA5D0D"/>
    <w:rsid w:val="00AA5F17"/>
    <w:rsid w:val="00AA68AE"/>
    <w:rsid w:val="00AA6D43"/>
    <w:rsid w:val="00AA70DF"/>
    <w:rsid w:val="00AA7624"/>
    <w:rsid w:val="00AA7950"/>
    <w:rsid w:val="00AB0046"/>
    <w:rsid w:val="00AB066B"/>
    <w:rsid w:val="00AB0B0C"/>
    <w:rsid w:val="00AB0C85"/>
    <w:rsid w:val="00AB0FD2"/>
    <w:rsid w:val="00AB1253"/>
    <w:rsid w:val="00AB1482"/>
    <w:rsid w:val="00AB1C23"/>
    <w:rsid w:val="00AB300F"/>
    <w:rsid w:val="00AB388F"/>
    <w:rsid w:val="00AB39E5"/>
    <w:rsid w:val="00AB3D86"/>
    <w:rsid w:val="00AB47AC"/>
    <w:rsid w:val="00AB480F"/>
    <w:rsid w:val="00AB568E"/>
    <w:rsid w:val="00AB56B5"/>
    <w:rsid w:val="00AB57EA"/>
    <w:rsid w:val="00AB6631"/>
    <w:rsid w:val="00AB6686"/>
    <w:rsid w:val="00AB6BFC"/>
    <w:rsid w:val="00AB756A"/>
    <w:rsid w:val="00AB7F59"/>
    <w:rsid w:val="00AC0A76"/>
    <w:rsid w:val="00AC1241"/>
    <w:rsid w:val="00AC158A"/>
    <w:rsid w:val="00AC1B5F"/>
    <w:rsid w:val="00AC1C37"/>
    <w:rsid w:val="00AC1CE9"/>
    <w:rsid w:val="00AC2034"/>
    <w:rsid w:val="00AC2159"/>
    <w:rsid w:val="00AC2C73"/>
    <w:rsid w:val="00AC3AE2"/>
    <w:rsid w:val="00AC44E0"/>
    <w:rsid w:val="00AC4D72"/>
    <w:rsid w:val="00AC58C7"/>
    <w:rsid w:val="00AC63B3"/>
    <w:rsid w:val="00AC6595"/>
    <w:rsid w:val="00AC66D0"/>
    <w:rsid w:val="00AC710C"/>
    <w:rsid w:val="00AC75D7"/>
    <w:rsid w:val="00AC7846"/>
    <w:rsid w:val="00AD07E6"/>
    <w:rsid w:val="00AD0F82"/>
    <w:rsid w:val="00AD2D35"/>
    <w:rsid w:val="00AD371D"/>
    <w:rsid w:val="00AD3AE4"/>
    <w:rsid w:val="00AD408C"/>
    <w:rsid w:val="00AD4D39"/>
    <w:rsid w:val="00AD5C8B"/>
    <w:rsid w:val="00AD5D44"/>
    <w:rsid w:val="00AD658A"/>
    <w:rsid w:val="00AD6B34"/>
    <w:rsid w:val="00AD6DB3"/>
    <w:rsid w:val="00AD6E86"/>
    <w:rsid w:val="00AD7015"/>
    <w:rsid w:val="00AD741D"/>
    <w:rsid w:val="00AE0313"/>
    <w:rsid w:val="00AE0D1F"/>
    <w:rsid w:val="00AE0E97"/>
    <w:rsid w:val="00AE371A"/>
    <w:rsid w:val="00AE3753"/>
    <w:rsid w:val="00AE3827"/>
    <w:rsid w:val="00AE388D"/>
    <w:rsid w:val="00AE3D2D"/>
    <w:rsid w:val="00AE4058"/>
    <w:rsid w:val="00AE474A"/>
    <w:rsid w:val="00AE5377"/>
    <w:rsid w:val="00AE56C1"/>
    <w:rsid w:val="00AE587D"/>
    <w:rsid w:val="00AE6CDE"/>
    <w:rsid w:val="00AE7205"/>
    <w:rsid w:val="00AE7D55"/>
    <w:rsid w:val="00AF04C6"/>
    <w:rsid w:val="00AF0569"/>
    <w:rsid w:val="00AF126C"/>
    <w:rsid w:val="00AF12B3"/>
    <w:rsid w:val="00AF3609"/>
    <w:rsid w:val="00AF36BE"/>
    <w:rsid w:val="00AF3D37"/>
    <w:rsid w:val="00AF4108"/>
    <w:rsid w:val="00AF5664"/>
    <w:rsid w:val="00AF59DF"/>
    <w:rsid w:val="00AF67E4"/>
    <w:rsid w:val="00AF7086"/>
    <w:rsid w:val="00AF7632"/>
    <w:rsid w:val="00AF7739"/>
    <w:rsid w:val="00B03E6C"/>
    <w:rsid w:val="00B0403A"/>
    <w:rsid w:val="00B0456C"/>
    <w:rsid w:val="00B04853"/>
    <w:rsid w:val="00B049E1"/>
    <w:rsid w:val="00B04B12"/>
    <w:rsid w:val="00B04C41"/>
    <w:rsid w:val="00B05211"/>
    <w:rsid w:val="00B0548B"/>
    <w:rsid w:val="00B056F6"/>
    <w:rsid w:val="00B0578A"/>
    <w:rsid w:val="00B05F2A"/>
    <w:rsid w:val="00B06631"/>
    <w:rsid w:val="00B06FCA"/>
    <w:rsid w:val="00B06FFA"/>
    <w:rsid w:val="00B07920"/>
    <w:rsid w:val="00B07CC0"/>
    <w:rsid w:val="00B07DC3"/>
    <w:rsid w:val="00B10938"/>
    <w:rsid w:val="00B11077"/>
    <w:rsid w:val="00B129E3"/>
    <w:rsid w:val="00B12A99"/>
    <w:rsid w:val="00B134A0"/>
    <w:rsid w:val="00B13F2B"/>
    <w:rsid w:val="00B14150"/>
    <w:rsid w:val="00B14418"/>
    <w:rsid w:val="00B14C68"/>
    <w:rsid w:val="00B16654"/>
    <w:rsid w:val="00B16870"/>
    <w:rsid w:val="00B17023"/>
    <w:rsid w:val="00B20749"/>
    <w:rsid w:val="00B207F4"/>
    <w:rsid w:val="00B20ABB"/>
    <w:rsid w:val="00B20C35"/>
    <w:rsid w:val="00B20D7E"/>
    <w:rsid w:val="00B21267"/>
    <w:rsid w:val="00B212A2"/>
    <w:rsid w:val="00B2150D"/>
    <w:rsid w:val="00B231B3"/>
    <w:rsid w:val="00B23A87"/>
    <w:rsid w:val="00B2422D"/>
    <w:rsid w:val="00B242EE"/>
    <w:rsid w:val="00B253F5"/>
    <w:rsid w:val="00B25A83"/>
    <w:rsid w:val="00B261C3"/>
    <w:rsid w:val="00B266E9"/>
    <w:rsid w:val="00B270D7"/>
    <w:rsid w:val="00B27177"/>
    <w:rsid w:val="00B273D9"/>
    <w:rsid w:val="00B3008C"/>
    <w:rsid w:val="00B3053F"/>
    <w:rsid w:val="00B306FE"/>
    <w:rsid w:val="00B32D4B"/>
    <w:rsid w:val="00B332CD"/>
    <w:rsid w:val="00B33544"/>
    <w:rsid w:val="00B34A1B"/>
    <w:rsid w:val="00B34E7D"/>
    <w:rsid w:val="00B35262"/>
    <w:rsid w:val="00B36C94"/>
    <w:rsid w:val="00B37949"/>
    <w:rsid w:val="00B37F92"/>
    <w:rsid w:val="00B4062B"/>
    <w:rsid w:val="00B411E1"/>
    <w:rsid w:val="00B4159C"/>
    <w:rsid w:val="00B417DA"/>
    <w:rsid w:val="00B41EAF"/>
    <w:rsid w:val="00B420FB"/>
    <w:rsid w:val="00B43022"/>
    <w:rsid w:val="00B434C3"/>
    <w:rsid w:val="00B43F79"/>
    <w:rsid w:val="00B44D48"/>
    <w:rsid w:val="00B451B4"/>
    <w:rsid w:val="00B45B24"/>
    <w:rsid w:val="00B464B8"/>
    <w:rsid w:val="00B46B2E"/>
    <w:rsid w:val="00B471FE"/>
    <w:rsid w:val="00B47F11"/>
    <w:rsid w:val="00B50EA3"/>
    <w:rsid w:val="00B52239"/>
    <w:rsid w:val="00B52B11"/>
    <w:rsid w:val="00B52CB0"/>
    <w:rsid w:val="00B539B2"/>
    <w:rsid w:val="00B54A78"/>
    <w:rsid w:val="00B554E2"/>
    <w:rsid w:val="00B55C3D"/>
    <w:rsid w:val="00B55E7F"/>
    <w:rsid w:val="00B56135"/>
    <w:rsid w:val="00B5767E"/>
    <w:rsid w:val="00B5799F"/>
    <w:rsid w:val="00B57C30"/>
    <w:rsid w:val="00B60A9C"/>
    <w:rsid w:val="00B60D32"/>
    <w:rsid w:val="00B61E01"/>
    <w:rsid w:val="00B61E86"/>
    <w:rsid w:val="00B61FC0"/>
    <w:rsid w:val="00B62285"/>
    <w:rsid w:val="00B625A0"/>
    <w:rsid w:val="00B62CAC"/>
    <w:rsid w:val="00B635B0"/>
    <w:rsid w:val="00B643D4"/>
    <w:rsid w:val="00B65B44"/>
    <w:rsid w:val="00B66A90"/>
    <w:rsid w:val="00B66B9F"/>
    <w:rsid w:val="00B66E27"/>
    <w:rsid w:val="00B675C2"/>
    <w:rsid w:val="00B67B1E"/>
    <w:rsid w:val="00B67C59"/>
    <w:rsid w:val="00B67D12"/>
    <w:rsid w:val="00B70100"/>
    <w:rsid w:val="00B7013C"/>
    <w:rsid w:val="00B708F1"/>
    <w:rsid w:val="00B70941"/>
    <w:rsid w:val="00B70D2F"/>
    <w:rsid w:val="00B717E0"/>
    <w:rsid w:val="00B71AB3"/>
    <w:rsid w:val="00B72491"/>
    <w:rsid w:val="00B72741"/>
    <w:rsid w:val="00B72955"/>
    <w:rsid w:val="00B729A2"/>
    <w:rsid w:val="00B73EC3"/>
    <w:rsid w:val="00B740A6"/>
    <w:rsid w:val="00B7449F"/>
    <w:rsid w:val="00B744A9"/>
    <w:rsid w:val="00B7514E"/>
    <w:rsid w:val="00B7563E"/>
    <w:rsid w:val="00B7744A"/>
    <w:rsid w:val="00B77FCF"/>
    <w:rsid w:val="00B81413"/>
    <w:rsid w:val="00B81524"/>
    <w:rsid w:val="00B81D44"/>
    <w:rsid w:val="00B83EB5"/>
    <w:rsid w:val="00B85E49"/>
    <w:rsid w:val="00B872D6"/>
    <w:rsid w:val="00B87B9E"/>
    <w:rsid w:val="00B87F24"/>
    <w:rsid w:val="00B90138"/>
    <w:rsid w:val="00B90DB8"/>
    <w:rsid w:val="00B90DBE"/>
    <w:rsid w:val="00B90DEB"/>
    <w:rsid w:val="00B91339"/>
    <w:rsid w:val="00B9241D"/>
    <w:rsid w:val="00B92E4A"/>
    <w:rsid w:val="00B93237"/>
    <w:rsid w:val="00B93286"/>
    <w:rsid w:val="00B94206"/>
    <w:rsid w:val="00B94FBB"/>
    <w:rsid w:val="00B95289"/>
    <w:rsid w:val="00B9546E"/>
    <w:rsid w:val="00B95C7B"/>
    <w:rsid w:val="00B9622D"/>
    <w:rsid w:val="00B9650F"/>
    <w:rsid w:val="00B9683F"/>
    <w:rsid w:val="00BA0218"/>
    <w:rsid w:val="00BA0434"/>
    <w:rsid w:val="00BA05A7"/>
    <w:rsid w:val="00BA05D4"/>
    <w:rsid w:val="00BA08AA"/>
    <w:rsid w:val="00BA1904"/>
    <w:rsid w:val="00BA1B74"/>
    <w:rsid w:val="00BA1D75"/>
    <w:rsid w:val="00BA1F84"/>
    <w:rsid w:val="00BA20F6"/>
    <w:rsid w:val="00BA2D27"/>
    <w:rsid w:val="00BA2E21"/>
    <w:rsid w:val="00BA3EE8"/>
    <w:rsid w:val="00BA44FB"/>
    <w:rsid w:val="00BA5087"/>
    <w:rsid w:val="00BA57DE"/>
    <w:rsid w:val="00BA6059"/>
    <w:rsid w:val="00BA6384"/>
    <w:rsid w:val="00BA6F44"/>
    <w:rsid w:val="00BA7B85"/>
    <w:rsid w:val="00BB0090"/>
    <w:rsid w:val="00BB015F"/>
    <w:rsid w:val="00BB0634"/>
    <w:rsid w:val="00BB0816"/>
    <w:rsid w:val="00BB2B43"/>
    <w:rsid w:val="00BB324A"/>
    <w:rsid w:val="00BB429E"/>
    <w:rsid w:val="00BB46C0"/>
    <w:rsid w:val="00BB4740"/>
    <w:rsid w:val="00BB516C"/>
    <w:rsid w:val="00BB57E2"/>
    <w:rsid w:val="00BB5D3D"/>
    <w:rsid w:val="00BB6360"/>
    <w:rsid w:val="00BB78BF"/>
    <w:rsid w:val="00BC1761"/>
    <w:rsid w:val="00BC1981"/>
    <w:rsid w:val="00BC2085"/>
    <w:rsid w:val="00BC39E8"/>
    <w:rsid w:val="00BC3F25"/>
    <w:rsid w:val="00BC4C02"/>
    <w:rsid w:val="00BC4F96"/>
    <w:rsid w:val="00BC5484"/>
    <w:rsid w:val="00BC71BA"/>
    <w:rsid w:val="00BC752C"/>
    <w:rsid w:val="00BC7585"/>
    <w:rsid w:val="00BD0041"/>
    <w:rsid w:val="00BD136E"/>
    <w:rsid w:val="00BD181B"/>
    <w:rsid w:val="00BD1A9F"/>
    <w:rsid w:val="00BD1F67"/>
    <w:rsid w:val="00BD2A5F"/>
    <w:rsid w:val="00BD3165"/>
    <w:rsid w:val="00BD3CCE"/>
    <w:rsid w:val="00BD3D13"/>
    <w:rsid w:val="00BD3E9E"/>
    <w:rsid w:val="00BD4436"/>
    <w:rsid w:val="00BD4C83"/>
    <w:rsid w:val="00BD6362"/>
    <w:rsid w:val="00BD6575"/>
    <w:rsid w:val="00BD6D10"/>
    <w:rsid w:val="00BD778A"/>
    <w:rsid w:val="00BD7AC2"/>
    <w:rsid w:val="00BE00BB"/>
    <w:rsid w:val="00BE06D5"/>
    <w:rsid w:val="00BE22E4"/>
    <w:rsid w:val="00BE2C71"/>
    <w:rsid w:val="00BE2CBC"/>
    <w:rsid w:val="00BE371C"/>
    <w:rsid w:val="00BE4341"/>
    <w:rsid w:val="00BE5303"/>
    <w:rsid w:val="00BE58E0"/>
    <w:rsid w:val="00BE5FC8"/>
    <w:rsid w:val="00BE62FC"/>
    <w:rsid w:val="00BE7190"/>
    <w:rsid w:val="00BE7208"/>
    <w:rsid w:val="00BF0106"/>
    <w:rsid w:val="00BF0A74"/>
    <w:rsid w:val="00BF1684"/>
    <w:rsid w:val="00BF1EF1"/>
    <w:rsid w:val="00BF229B"/>
    <w:rsid w:val="00BF251D"/>
    <w:rsid w:val="00BF31E4"/>
    <w:rsid w:val="00BF38F5"/>
    <w:rsid w:val="00BF3E79"/>
    <w:rsid w:val="00BF3EF4"/>
    <w:rsid w:val="00BF4892"/>
    <w:rsid w:val="00BF4EE0"/>
    <w:rsid w:val="00BF5DC3"/>
    <w:rsid w:val="00BF5E21"/>
    <w:rsid w:val="00BF652F"/>
    <w:rsid w:val="00BF6C30"/>
    <w:rsid w:val="00BF7096"/>
    <w:rsid w:val="00BF71E1"/>
    <w:rsid w:val="00BF76A5"/>
    <w:rsid w:val="00C00651"/>
    <w:rsid w:val="00C0173C"/>
    <w:rsid w:val="00C01DDE"/>
    <w:rsid w:val="00C024BA"/>
    <w:rsid w:val="00C0264B"/>
    <w:rsid w:val="00C02C21"/>
    <w:rsid w:val="00C02FC2"/>
    <w:rsid w:val="00C033EC"/>
    <w:rsid w:val="00C03E6B"/>
    <w:rsid w:val="00C0469F"/>
    <w:rsid w:val="00C04EC3"/>
    <w:rsid w:val="00C05477"/>
    <w:rsid w:val="00C0561B"/>
    <w:rsid w:val="00C057F4"/>
    <w:rsid w:val="00C059F6"/>
    <w:rsid w:val="00C073EB"/>
    <w:rsid w:val="00C07898"/>
    <w:rsid w:val="00C101D5"/>
    <w:rsid w:val="00C1021B"/>
    <w:rsid w:val="00C11834"/>
    <w:rsid w:val="00C11FB5"/>
    <w:rsid w:val="00C12E6E"/>
    <w:rsid w:val="00C12F8E"/>
    <w:rsid w:val="00C13115"/>
    <w:rsid w:val="00C14001"/>
    <w:rsid w:val="00C14A4F"/>
    <w:rsid w:val="00C14C35"/>
    <w:rsid w:val="00C14E69"/>
    <w:rsid w:val="00C157EB"/>
    <w:rsid w:val="00C15BA7"/>
    <w:rsid w:val="00C16041"/>
    <w:rsid w:val="00C16A1C"/>
    <w:rsid w:val="00C16BF3"/>
    <w:rsid w:val="00C17B94"/>
    <w:rsid w:val="00C17CFC"/>
    <w:rsid w:val="00C2134A"/>
    <w:rsid w:val="00C22983"/>
    <w:rsid w:val="00C22A48"/>
    <w:rsid w:val="00C22B73"/>
    <w:rsid w:val="00C22E84"/>
    <w:rsid w:val="00C236EA"/>
    <w:rsid w:val="00C2378B"/>
    <w:rsid w:val="00C24D31"/>
    <w:rsid w:val="00C25769"/>
    <w:rsid w:val="00C2644B"/>
    <w:rsid w:val="00C303FB"/>
    <w:rsid w:val="00C30404"/>
    <w:rsid w:val="00C30A86"/>
    <w:rsid w:val="00C30CFB"/>
    <w:rsid w:val="00C31097"/>
    <w:rsid w:val="00C3206F"/>
    <w:rsid w:val="00C32715"/>
    <w:rsid w:val="00C329BA"/>
    <w:rsid w:val="00C33356"/>
    <w:rsid w:val="00C33533"/>
    <w:rsid w:val="00C33644"/>
    <w:rsid w:val="00C33F0B"/>
    <w:rsid w:val="00C340D6"/>
    <w:rsid w:val="00C34461"/>
    <w:rsid w:val="00C34B9F"/>
    <w:rsid w:val="00C34EFE"/>
    <w:rsid w:val="00C35645"/>
    <w:rsid w:val="00C3765D"/>
    <w:rsid w:val="00C405CB"/>
    <w:rsid w:val="00C421D3"/>
    <w:rsid w:val="00C42592"/>
    <w:rsid w:val="00C42A98"/>
    <w:rsid w:val="00C43320"/>
    <w:rsid w:val="00C4351D"/>
    <w:rsid w:val="00C435B5"/>
    <w:rsid w:val="00C43A40"/>
    <w:rsid w:val="00C44AAC"/>
    <w:rsid w:val="00C44AF5"/>
    <w:rsid w:val="00C44C98"/>
    <w:rsid w:val="00C45211"/>
    <w:rsid w:val="00C456F5"/>
    <w:rsid w:val="00C4588E"/>
    <w:rsid w:val="00C45B17"/>
    <w:rsid w:val="00C46033"/>
    <w:rsid w:val="00C462E1"/>
    <w:rsid w:val="00C46573"/>
    <w:rsid w:val="00C465C8"/>
    <w:rsid w:val="00C465E1"/>
    <w:rsid w:val="00C46A00"/>
    <w:rsid w:val="00C46C35"/>
    <w:rsid w:val="00C47A1A"/>
    <w:rsid w:val="00C506E7"/>
    <w:rsid w:val="00C5122B"/>
    <w:rsid w:val="00C51B45"/>
    <w:rsid w:val="00C52FFF"/>
    <w:rsid w:val="00C54E1B"/>
    <w:rsid w:val="00C55577"/>
    <w:rsid w:val="00C558BE"/>
    <w:rsid w:val="00C561D8"/>
    <w:rsid w:val="00C56FA2"/>
    <w:rsid w:val="00C57498"/>
    <w:rsid w:val="00C578AE"/>
    <w:rsid w:val="00C57A53"/>
    <w:rsid w:val="00C60C83"/>
    <w:rsid w:val="00C60C88"/>
    <w:rsid w:val="00C60F65"/>
    <w:rsid w:val="00C61783"/>
    <w:rsid w:val="00C62348"/>
    <w:rsid w:val="00C62865"/>
    <w:rsid w:val="00C639D2"/>
    <w:rsid w:val="00C63FA1"/>
    <w:rsid w:val="00C640A1"/>
    <w:rsid w:val="00C64A61"/>
    <w:rsid w:val="00C66B96"/>
    <w:rsid w:val="00C66BE3"/>
    <w:rsid w:val="00C66CEF"/>
    <w:rsid w:val="00C66D88"/>
    <w:rsid w:val="00C672A4"/>
    <w:rsid w:val="00C6735D"/>
    <w:rsid w:val="00C71A06"/>
    <w:rsid w:val="00C72956"/>
    <w:rsid w:val="00C72FA5"/>
    <w:rsid w:val="00C730A2"/>
    <w:rsid w:val="00C74BC3"/>
    <w:rsid w:val="00C75679"/>
    <w:rsid w:val="00C75A53"/>
    <w:rsid w:val="00C76196"/>
    <w:rsid w:val="00C77B17"/>
    <w:rsid w:val="00C805F9"/>
    <w:rsid w:val="00C8064A"/>
    <w:rsid w:val="00C83010"/>
    <w:rsid w:val="00C83106"/>
    <w:rsid w:val="00C83847"/>
    <w:rsid w:val="00C8473A"/>
    <w:rsid w:val="00C849CE"/>
    <w:rsid w:val="00C84A46"/>
    <w:rsid w:val="00C8648A"/>
    <w:rsid w:val="00C86D5E"/>
    <w:rsid w:val="00C87D53"/>
    <w:rsid w:val="00C90E94"/>
    <w:rsid w:val="00C9101A"/>
    <w:rsid w:val="00C91472"/>
    <w:rsid w:val="00C917A4"/>
    <w:rsid w:val="00C91D64"/>
    <w:rsid w:val="00C9240E"/>
    <w:rsid w:val="00C9253F"/>
    <w:rsid w:val="00C93CFD"/>
    <w:rsid w:val="00C941DA"/>
    <w:rsid w:val="00C96405"/>
    <w:rsid w:val="00C96B39"/>
    <w:rsid w:val="00C97865"/>
    <w:rsid w:val="00CA039F"/>
    <w:rsid w:val="00CA03C5"/>
    <w:rsid w:val="00CA0462"/>
    <w:rsid w:val="00CA0D8F"/>
    <w:rsid w:val="00CA1348"/>
    <w:rsid w:val="00CA13DF"/>
    <w:rsid w:val="00CA183B"/>
    <w:rsid w:val="00CA22FD"/>
    <w:rsid w:val="00CA3374"/>
    <w:rsid w:val="00CA3AEE"/>
    <w:rsid w:val="00CA49C7"/>
    <w:rsid w:val="00CA4CA8"/>
    <w:rsid w:val="00CA4DA0"/>
    <w:rsid w:val="00CA53CE"/>
    <w:rsid w:val="00CA69A5"/>
    <w:rsid w:val="00CA6EE8"/>
    <w:rsid w:val="00CA752D"/>
    <w:rsid w:val="00CA7558"/>
    <w:rsid w:val="00CA7BA7"/>
    <w:rsid w:val="00CB09F3"/>
    <w:rsid w:val="00CB1372"/>
    <w:rsid w:val="00CB15A3"/>
    <w:rsid w:val="00CB206C"/>
    <w:rsid w:val="00CB26B4"/>
    <w:rsid w:val="00CB2B91"/>
    <w:rsid w:val="00CB2EB6"/>
    <w:rsid w:val="00CB37C2"/>
    <w:rsid w:val="00CB3B7F"/>
    <w:rsid w:val="00CB4159"/>
    <w:rsid w:val="00CB4321"/>
    <w:rsid w:val="00CB4764"/>
    <w:rsid w:val="00CB4851"/>
    <w:rsid w:val="00CB5AD9"/>
    <w:rsid w:val="00CB64CB"/>
    <w:rsid w:val="00CB6CC3"/>
    <w:rsid w:val="00CB73B7"/>
    <w:rsid w:val="00CB749B"/>
    <w:rsid w:val="00CB79B7"/>
    <w:rsid w:val="00CB7E97"/>
    <w:rsid w:val="00CC07CE"/>
    <w:rsid w:val="00CC0DF1"/>
    <w:rsid w:val="00CC0E5A"/>
    <w:rsid w:val="00CC0F51"/>
    <w:rsid w:val="00CC1795"/>
    <w:rsid w:val="00CC18AF"/>
    <w:rsid w:val="00CC18C9"/>
    <w:rsid w:val="00CC216B"/>
    <w:rsid w:val="00CC2EB4"/>
    <w:rsid w:val="00CC34FA"/>
    <w:rsid w:val="00CC3CB8"/>
    <w:rsid w:val="00CC5F2B"/>
    <w:rsid w:val="00CC7A8C"/>
    <w:rsid w:val="00CC7F59"/>
    <w:rsid w:val="00CD062D"/>
    <w:rsid w:val="00CD0DEA"/>
    <w:rsid w:val="00CD0F00"/>
    <w:rsid w:val="00CD1023"/>
    <w:rsid w:val="00CD13F6"/>
    <w:rsid w:val="00CD2026"/>
    <w:rsid w:val="00CD22A8"/>
    <w:rsid w:val="00CD2906"/>
    <w:rsid w:val="00CD2D59"/>
    <w:rsid w:val="00CD4565"/>
    <w:rsid w:val="00CD48A2"/>
    <w:rsid w:val="00CD48E4"/>
    <w:rsid w:val="00CD4917"/>
    <w:rsid w:val="00CD4B68"/>
    <w:rsid w:val="00CD4F8E"/>
    <w:rsid w:val="00CD5A3F"/>
    <w:rsid w:val="00CD796E"/>
    <w:rsid w:val="00CE0A9D"/>
    <w:rsid w:val="00CE0D2C"/>
    <w:rsid w:val="00CE3439"/>
    <w:rsid w:val="00CE3B02"/>
    <w:rsid w:val="00CE43C5"/>
    <w:rsid w:val="00CE453B"/>
    <w:rsid w:val="00CE4908"/>
    <w:rsid w:val="00CE53BC"/>
    <w:rsid w:val="00CE5FB1"/>
    <w:rsid w:val="00CE67D2"/>
    <w:rsid w:val="00CE6AA4"/>
    <w:rsid w:val="00CF0269"/>
    <w:rsid w:val="00CF0C63"/>
    <w:rsid w:val="00CF0DCC"/>
    <w:rsid w:val="00CF1AD2"/>
    <w:rsid w:val="00CF24F5"/>
    <w:rsid w:val="00CF2A3E"/>
    <w:rsid w:val="00CF2BD0"/>
    <w:rsid w:val="00CF45F7"/>
    <w:rsid w:val="00CF4BB3"/>
    <w:rsid w:val="00CF5C4C"/>
    <w:rsid w:val="00CF5E9C"/>
    <w:rsid w:val="00CF636B"/>
    <w:rsid w:val="00CF7034"/>
    <w:rsid w:val="00CF7E8F"/>
    <w:rsid w:val="00D00A13"/>
    <w:rsid w:val="00D00B29"/>
    <w:rsid w:val="00D00C1B"/>
    <w:rsid w:val="00D00F1D"/>
    <w:rsid w:val="00D00F59"/>
    <w:rsid w:val="00D014DF"/>
    <w:rsid w:val="00D020C2"/>
    <w:rsid w:val="00D0257E"/>
    <w:rsid w:val="00D041AB"/>
    <w:rsid w:val="00D04775"/>
    <w:rsid w:val="00D04BE3"/>
    <w:rsid w:val="00D04BF4"/>
    <w:rsid w:val="00D05174"/>
    <w:rsid w:val="00D05261"/>
    <w:rsid w:val="00D057C6"/>
    <w:rsid w:val="00D07F5E"/>
    <w:rsid w:val="00D11C0F"/>
    <w:rsid w:val="00D11D33"/>
    <w:rsid w:val="00D1341F"/>
    <w:rsid w:val="00D134D2"/>
    <w:rsid w:val="00D14623"/>
    <w:rsid w:val="00D1574C"/>
    <w:rsid w:val="00D161FA"/>
    <w:rsid w:val="00D172B3"/>
    <w:rsid w:val="00D1768A"/>
    <w:rsid w:val="00D17749"/>
    <w:rsid w:val="00D17780"/>
    <w:rsid w:val="00D2009A"/>
    <w:rsid w:val="00D20125"/>
    <w:rsid w:val="00D209D2"/>
    <w:rsid w:val="00D20BF5"/>
    <w:rsid w:val="00D22055"/>
    <w:rsid w:val="00D2225F"/>
    <w:rsid w:val="00D22B65"/>
    <w:rsid w:val="00D2339D"/>
    <w:rsid w:val="00D24452"/>
    <w:rsid w:val="00D2458D"/>
    <w:rsid w:val="00D24609"/>
    <w:rsid w:val="00D2474A"/>
    <w:rsid w:val="00D25120"/>
    <w:rsid w:val="00D252DA"/>
    <w:rsid w:val="00D265C1"/>
    <w:rsid w:val="00D267FD"/>
    <w:rsid w:val="00D30DF1"/>
    <w:rsid w:val="00D32006"/>
    <w:rsid w:val="00D333A5"/>
    <w:rsid w:val="00D33504"/>
    <w:rsid w:val="00D35165"/>
    <w:rsid w:val="00D362C8"/>
    <w:rsid w:val="00D36378"/>
    <w:rsid w:val="00D36659"/>
    <w:rsid w:val="00D36700"/>
    <w:rsid w:val="00D36B90"/>
    <w:rsid w:val="00D37430"/>
    <w:rsid w:val="00D37528"/>
    <w:rsid w:val="00D40108"/>
    <w:rsid w:val="00D402DD"/>
    <w:rsid w:val="00D402E8"/>
    <w:rsid w:val="00D40354"/>
    <w:rsid w:val="00D40743"/>
    <w:rsid w:val="00D41B8E"/>
    <w:rsid w:val="00D42938"/>
    <w:rsid w:val="00D432FF"/>
    <w:rsid w:val="00D44A6B"/>
    <w:rsid w:val="00D44D6F"/>
    <w:rsid w:val="00D454CE"/>
    <w:rsid w:val="00D45934"/>
    <w:rsid w:val="00D45B36"/>
    <w:rsid w:val="00D464C3"/>
    <w:rsid w:val="00D464E2"/>
    <w:rsid w:val="00D46DA3"/>
    <w:rsid w:val="00D47184"/>
    <w:rsid w:val="00D47528"/>
    <w:rsid w:val="00D511B7"/>
    <w:rsid w:val="00D525A3"/>
    <w:rsid w:val="00D52DA9"/>
    <w:rsid w:val="00D52E58"/>
    <w:rsid w:val="00D53709"/>
    <w:rsid w:val="00D542BA"/>
    <w:rsid w:val="00D55D64"/>
    <w:rsid w:val="00D56403"/>
    <w:rsid w:val="00D56815"/>
    <w:rsid w:val="00D56D51"/>
    <w:rsid w:val="00D57616"/>
    <w:rsid w:val="00D57A1D"/>
    <w:rsid w:val="00D60198"/>
    <w:rsid w:val="00D60BFE"/>
    <w:rsid w:val="00D60D15"/>
    <w:rsid w:val="00D611F4"/>
    <w:rsid w:val="00D619CC"/>
    <w:rsid w:val="00D6260B"/>
    <w:rsid w:val="00D627C3"/>
    <w:rsid w:val="00D63512"/>
    <w:rsid w:val="00D63EBB"/>
    <w:rsid w:val="00D65D61"/>
    <w:rsid w:val="00D660ED"/>
    <w:rsid w:val="00D6631D"/>
    <w:rsid w:val="00D6637A"/>
    <w:rsid w:val="00D66539"/>
    <w:rsid w:val="00D66818"/>
    <w:rsid w:val="00D66860"/>
    <w:rsid w:val="00D66D24"/>
    <w:rsid w:val="00D67173"/>
    <w:rsid w:val="00D678BA"/>
    <w:rsid w:val="00D71293"/>
    <w:rsid w:val="00D72E47"/>
    <w:rsid w:val="00D736A8"/>
    <w:rsid w:val="00D73B49"/>
    <w:rsid w:val="00D748CB"/>
    <w:rsid w:val="00D749B7"/>
    <w:rsid w:val="00D74F24"/>
    <w:rsid w:val="00D75695"/>
    <w:rsid w:val="00D75EFD"/>
    <w:rsid w:val="00D76D3C"/>
    <w:rsid w:val="00D76DDC"/>
    <w:rsid w:val="00D770C2"/>
    <w:rsid w:val="00D77EE4"/>
    <w:rsid w:val="00D80C69"/>
    <w:rsid w:val="00D80DDA"/>
    <w:rsid w:val="00D83655"/>
    <w:rsid w:val="00D84567"/>
    <w:rsid w:val="00D854CD"/>
    <w:rsid w:val="00D85604"/>
    <w:rsid w:val="00D85B9F"/>
    <w:rsid w:val="00D85E68"/>
    <w:rsid w:val="00D913B5"/>
    <w:rsid w:val="00D915AA"/>
    <w:rsid w:val="00D9221E"/>
    <w:rsid w:val="00D92473"/>
    <w:rsid w:val="00D92780"/>
    <w:rsid w:val="00D928B1"/>
    <w:rsid w:val="00D9324C"/>
    <w:rsid w:val="00D93A87"/>
    <w:rsid w:val="00D93C44"/>
    <w:rsid w:val="00D94016"/>
    <w:rsid w:val="00D944CB"/>
    <w:rsid w:val="00D94749"/>
    <w:rsid w:val="00D95574"/>
    <w:rsid w:val="00D95A0E"/>
    <w:rsid w:val="00D97021"/>
    <w:rsid w:val="00D97044"/>
    <w:rsid w:val="00D97C2B"/>
    <w:rsid w:val="00D97EF2"/>
    <w:rsid w:val="00DA040C"/>
    <w:rsid w:val="00DA0657"/>
    <w:rsid w:val="00DA1409"/>
    <w:rsid w:val="00DA1C4A"/>
    <w:rsid w:val="00DA30B9"/>
    <w:rsid w:val="00DA3141"/>
    <w:rsid w:val="00DA3942"/>
    <w:rsid w:val="00DA3B5D"/>
    <w:rsid w:val="00DA4086"/>
    <w:rsid w:val="00DA4581"/>
    <w:rsid w:val="00DA4836"/>
    <w:rsid w:val="00DA55F4"/>
    <w:rsid w:val="00DB07B4"/>
    <w:rsid w:val="00DB0B9C"/>
    <w:rsid w:val="00DB117F"/>
    <w:rsid w:val="00DB175E"/>
    <w:rsid w:val="00DB27FC"/>
    <w:rsid w:val="00DB2ADB"/>
    <w:rsid w:val="00DB3268"/>
    <w:rsid w:val="00DB3753"/>
    <w:rsid w:val="00DB38B5"/>
    <w:rsid w:val="00DB43E5"/>
    <w:rsid w:val="00DB445C"/>
    <w:rsid w:val="00DB4EBA"/>
    <w:rsid w:val="00DB516F"/>
    <w:rsid w:val="00DB52B6"/>
    <w:rsid w:val="00DB5EED"/>
    <w:rsid w:val="00DB62DD"/>
    <w:rsid w:val="00DB6370"/>
    <w:rsid w:val="00DB6D36"/>
    <w:rsid w:val="00DB7D30"/>
    <w:rsid w:val="00DC059C"/>
    <w:rsid w:val="00DC0AF0"/>
    <w:rsid w:val="00DC149F"/>
    <w:rsid w:val="00DC362C"/>
    <w:rsid w:val="00DC36DD"/>
    <w:rsid w:val="00DC3BC7"/>
    <w:rsid w:val="00DC5E13"/>
    <w:rsid w:val="00DC64FB"/>
    <w:rsid w:val="00DC79E7"/>
    <w:rsid w:val="00DC7B25"/>
    <w:rsid w:val="00DC7C2F"/>
    <w:rsid w:val="00DD036C"/>
    <w:rsid w:val="00DD1321"/>
    <w:rsid w:val="00DD2FAA"/>
    <w:rsid w:val="00DD3198"/>
    <w:rsid w:val="00DD34BC"/>
    <w:rsid w:val="00DD397C"/>
    <w:rsid w:val="00DD39B5"/>
    <w:rsid w:val="00DD3E69"/>
    <w:rsid w:val="00DD4EA5"/>
    <w:rsid w:val="00DD6092"/>
    <w:rsid w:val="00DD6095"/>
    <w:rsid w:val="00DD628C"/>
    <w:rsid w:val="00DE1746"/>
    <w:rsid w:val="00DE1F65"/>
    <w:rsid w:val="00DE2151"/>
    <w:rsid w:val="00DE3295"/>
    <w:rsid w:val="00DE34F6"/>
    <w:rsid w:val="00DE4BE1"/>
    <w:rsid w:val="00DE4D5D"/>
    <w:rsid w:val="00DE521A"/>
    <w:rsid w:val="00DE5381"/>
    <w:rsid w:val="00DE5522"/>
    <w:rsid w:val="00DE5AC4"/>
    <w:rsid w:val="00DE673A"/>
    <w:rsid w:val="00DE6D5E"/>
    <w:rsid w:val="00DE6D82"/>
    <w:rsid w:val="00DE70F6"/>
    <w:rsid w:val="00DE77AD"/>
    <w:rsid w:val="00DE7B94"/>
    <w:rsid w:val="00DF0AD6"/>
    <w:rsid w:val="00DF0B91"/>
    <w:rsid w:val="00DF3FA7"/>
    <w:rsid w:val="00DF4AB9"/>
    <w:rsid w:val="00DF538F"/>
    <w:rsid w:val="00DF613C"/>
    <w:rsid w:val="00E0162B"/>
    <w:rsid w:val="00E0246B"/>
    <w:rsid w:val="00E0246D"/>
    <w:rsid w:val="00E02B77"/>
    <w:rsid w:val="00E038A1"/>
    <w:rsid w:val="00E04DCC"/>
    <w:rsid w:val="00E06093"/>
    <w:rsid w:val="00E06E08"/>
    <w:rsid w:val="00E07DAA"/>
    <w:rsid w:val="00E1124F"/>
    <w:rsid w:val="00E114CC"/>
    <w:rsid w:val="00E11828"/>
    <w:rsid w:val="00E12040"/>
    <w:rsid w:val="00E127AD"/>
    <w:rsid w:val="00E13614"/>
    <w:rsid w:val="00E143B3"/>
    <w:rsid w:val="00E144DD"/>
    <w:rsid w:val="00E15069"/>
    <w:rsid w:val="00E15EF4"/>
    <w:rsid w:val="00E16A05"/>
    <w:rsid w:val="00E16CBF"/>
    <w:rsid w:val="00E17B68"/>
    <w:rsid w:val="00E201CF"/>
    <w:rsid w:val="00E201E9"/>
    <w:rsid w:val="00E208BC"/>
    <w:rsid w:val="00E21033"/>
    <w:rsid w:val="00E21407"/>
    <w:rsid w:val="00E21842"/>
    <w:rsid w:val="00E21895"/>
    <w:rsid w:val="00E22389"/>
    <w:rsid w:val="00E235B8"/>
    <w:rsid w:val="00E2383C"/>
    <w:rsid w:val="00E24127"/>
    <w:rsid w:val="00E246F0"/>
    <w:rsid w:val="00E25F3A"/>
    <w:rsid w:val="00E27018"/>
    <w:rsid w:val="00E27044"/>
    <w:rsid w:val="00E270D4"/>
    <w:rsid w:val="00E27D31"/>
    <w:rsid w:val="00E302FF"/>
    <w:rsid w:val="00E30F8E"/>
    <w:rsid w:val="00E32B22"/>
    <w:rsid w:val="00E3463F"/>
    <w:rsid w:val="00E346EA"/>
    <w:rsid w:val="00E34DB5"/>
    <w:rsid w:val="00E34F22"/>
    <w:rsid w:val="00E35068"/>
    <w:rsid w:val="00E3540A"/>
    <w:rsid w:val="00E35DFE"/>
    <w:rsid w:val="00E361C2"/>
    <w:rsid w:val="00E36327"/>
    <w:rsid w:val="00E36AEB"/>
    <w:rsid w:val="00E3729A"/>
    <w:rsid w:val="00E37304"/>
    <w:rsid w:val="00E37800"/>
    <w:rsid w:val="00E37AF0"/>
    <w:rsid w:val="00E37E6A"/>
    <w:rsid w:val="00E40A46"/>
    <w:rsid w:val="00E40AA2"/>
    <w:rsid w:val="00E40C89"/>
    <w:rsid w:val="00E41E45"/>
    <w:rsid w:val="00E41ECC"/>
    <w:rsid w:val="00E429C5"/>
    <w:rsid w:val="00E43B33"/>
    <w:rsid w:val="00E43D81"/>
    <w:rsid w:val="00E43DD6"/>
    <w:rsid w:val="00E44391"/>
    <w:rsid w:val="00E44ADE"/>
    <w:rsid w:val="00E44FF3"/>
    <w:rsid w:val="00E451E1"/>
    <w:rsid w:val="00E4552C"/>
    <w:rsid w:val="00E460D7"/>
    <w:rsid w:val="00E47072"/>
    <w:rsid w:val="00E47328"/>
    <w:rsid w:val="00E47DFB"/>
    <w:rsid w:val="00E47F46"/>
    <w:rsid w:val="00E500BD"/>
    <w:rsid w:val="00E501BE"/>
    <w:rsid w:val="00E5187D"/>
    <w:rsid w:val="00E51C77"/>
    <w:rsid w:val="00E551F4"/>
    <w:rsid w:val="00E553F3"/>
    <w:rsid w:val="00E56AFA"/>
    <w:rsid w:val="00E56BB1"/>
    <w:rsid w:val="00E56E26"/>
    <w:rsid w:val="00E57472"/>
    <w:rsid w:val="00E578F5"/>
    <w:rsid w:val="00E602F7"/>
    <w:rsid w:val="00E6037E"/>
    <w:rsid w:val="00E60BDB"/>
    <w:rsid w:val="00E60F88"/>
    <w:rsid w:val="00E618B2"/>
    <w:rsid w:val="00E62A65"/>
    <w:rsid w:val="00E637A9"/>
    <w:rsid w:val="00E64877"/>
    <w:rsid w:val="00E64A73"/>
    <w:rsid w:val="00E652B5"/>
    <w:rsid w:val="00E6643E"/>
    <w:rsid w:val="00E670EE"/>
    <w:rsid w:val="00E6770E"/>
    <w:rsid w:val="00E67E39"/>
    <w:rsid w:val="00E70116"/>
    <w:rsid w:val="00E701A6"/>
    <w:rsid w:val="00E70FF9"/>
    <w:rsid w:val="00E736EF"/>
    <w:rsid w:val="00E73BAB"/>
    <w:rsid w:val="00E7443A"/>
    <w:rsid w:val="00E74579"/>
    <w:rsid w:val="00E74A33"/>
    <w:rsid w:val="00E74F81"/>
    <w:rsid w:val="00E752DD"/>
    <w:rsid w:val="00E7570D"/>
    <w:rsid w:val="00E758D7"/>
    <w:rsid w:val="00E75ACF"/>
    <w:rsid w:val="00E75AE2"/>
    <w:rsid w:val="00E75CC2"/>
    <w:rsid w:val="00E76060"/>
    <w:rsid w:val="00E765C3"/>
    <w:rsid w:val="00E76BDD"/>
    <w:rsid w:val="00E77664"/>
    <w:rsid w:val="00E778A3"/>
    <w:rsid w:val="00E77A93"/>
    <w:rsid w:val="00E8144B"/>
    <w:rsid w:val="00E81F7D"/>
    <w:rsid w:val="00E836A1"/>
    <w:rsid w:val="00E83F43"/>
    <w:rsid w:val="00E8675B"/>
    <w:rsid w:val="00E86EEC"/>
    <w:rsid w:val="00E87DD7"/>
    <w:rsid w:val="00E87EBF"/>
    <w:rsid w:val="00E90567"/>
    <w:rsid w:val="00E90E68"/>
    <w:rsid w:val="00E9215F"/>
    <w:rsid w:val="00E93184"/>
    <w:rsid w:val="00E931C1"/>
    <w:rsid w:val="00E94267"/>
    <w:rsid w:val="00E95901"/>
    <w:rsid w:val="00E95D0D"/>
    <w:rsid w:val="00E962F0"/>
    <w:rsid w:val="00E96D54"/>
    <w:rsid w:val="00E97090"/>
    <w:rsid w:val="00EA0102"/>
    <w:rsid w:val="00EA0691"/>
    <w:rsid w:val="00EA28FA"/>
    <w:rsid w:val="00EA3D74"/>
    <w:rsid w:val="00EA4E03"/>
    <w:rsid w:val="00EA544B"/>
    <w:rsid w:val="00EA56E9"/>
    <w:rsid w:val="00EA5DCA"/>
    <w:rsid w:val="00EA5E41"/>
    <w:rsid w:val="00EA5EAC"/>
    <w:rsid w:val="00EA60EB"/>
    <w:rsid w:val="00EA63EA"/>
    <w:rsid w:val="00EA6B5B"/>
    <w:rsid w:val="00EA6D1A"/>
    <w:rsid w:val="00EA6E6B"/>
    <w:rsid w:val="00EA6F6D"/>
    <w:rsid w:val="00EA721A"/>
    <w:rsid w:val="00EA750F"/>
    <w:rsid w:val="00EA7D7F"/>
    <w:rsid w:val="00EB0459"/>
    <w:rsid w:val="00EB0FC5"/>
    <w:rsid w:val="00EB10CD"/>
    <w:rsid w:val="00EB2329"/>
    <w:rsid w:val="00EB2A22"/>
    <w:rsid w:val="00EB2CA2"/>
    <w:rsid w:val="00EB2D5D"/>
    <w:rsid w:val="00EB3375"/>
    <w:rsid w:val="00EB37C6"/>
    <w:rsid w:val="00EB41CB"/>
    <w:rsid w:val="00EB515F"/>
    <w:rsid w:val="00EB56DA"/>
    <w:rsid w:val="00EB5E40"/>
    <w:rsid w:val="00EB7746"/>
    <w:rsid w:val="00EB78A6"/>
    <w:rsid w:val="00EB7B12"/>
    <w:rsid w:val="00EC04C6"/>
    <w:rsid w:val="00EC0620"/>
    <w:rsid w:val="00EC0B35"/>
    <w:rsid w:val="00EC114B"/>
    <w:rsid w:val="00EC1639"/>
    <w:rsid w:val="00EC2F71"/>
    <w:rsid w:val="00EC38F4"/>
    <w:rsid w:val="00EC45FA"/>
    <w:rsid w:val="00EC4B24"/>
    <w:rsid w:val="00EC4BF5"/>
    <w:rsid w:val="00EC4F3C"/>
    <w:rsid w:val="00EC56EE"/>
    <w:rsid w:val="00EC5E4E"/>
    <w:rsid w:val="00EC645B"/>
    <w:rsid w:val="00EC6AA6"/>
    <w:rsid w:val="00EC6C73"/>
    <w:rsid w:val="00EC7318"/>
    <w:rsid w:val="00EC7708"/>
    <w:rsid w:val="00EC791D"/>
    <w:rsid w:val="00EC7CA3"/>
    <w:rsid w:val="00ED0D8D"/>
    <w:rsid w:val="00ED1262"/>
    <w:rsid w:val="00ED12EC"/>
    <w:rsid w:val="00ED1A1D"/>
    <w:rsid w:val="00ED2450"/>
    <w:rsid w:val="00ED2641"/>
    <w:rsid w:val="00ED373E"/>
    <w:rsid w:val="00ED3740"/>
    <w:rsid w:val="00ED41B6"/>
    <w:rsid w:val="00ED532E"/>
    <w:rsid w:val="00ED69B9"/>
    <w:rsid w:val="00EE1360"/>
    <w:rsid w:val="00EE1835"/>
    <w:rsid w:val="00EE2907"/>
    <w:rsid w:val="00EE31A0"/>
    <w:rsid w:val="00EE3B07"/>
    <w:rsid w:val="00EE3D7B"/>
    <w:rsid w:val="00EE49E0"/>
    <w:rsid w:val="00EE4C8F"/>
    <w:rsid w:val="00EE50AA"/>
    <w:rsid w:val="00EE5693"/>
    <w:rsid w:val="00EE56DC"/>
    <w:rsid w:val="00EE6AF3"/>
    <w:rsid w:val="00EE71A4"/>
    <w:rsid w:val="00EE78E8"/>
    <w:rsid w:val="00EE7F9A"/>
    <w:rsid w:val="00EF22F4"/>
    <w:rsid w:val="00EF3A48"/>
    <w:rsid w:val="00EF42E9"/>
    <w:rsid w:val="00EF47CE"/>
    <w:rsid w:val="00EF4DCA"/>
    <w:rsid w:val="00EF5709"/>
    <w:rsid w:val="00EF5F94"/>
    <w:rsid w:val="00EF68D2"/>
    <w:rsid w:val="00EF6942"/>
    <w:rsid w:val="00F00D33"/>
    <w:rsid w:val="00F0124C"/>
    <w:rsid w:val="00F01F79"/>
    <w:rsid w:val="00F02D6E"/>
    <w:rsid w:val="00F0304A"/>
    <w:rsid w:val="00F037F8"/>
    <w:rsid w:val="00F038F4"/>
    <w:rsid w:val="00F04DC9"/>
    <w:rsid w:val="00F051F3"/>
    <w:rsid w:val="00F0590A"/>
    <w:rsid w:val="00F06A88"/>
    <w:rsid w:val="00F07844"/>
    <w:rsid w:val="00F0790F"/>
    <w:rsid w:val="00F07D6A"/>
    <w:rsid w:val="00F10729"/>
    <w:rsid w:val="00F10B5C"/>
    <w:rsid w:val="00F11000"/>
    <w:rsid w:val="00F12F9D"/>
    <w:rsid w:val="00F139BE"/>
    <w:rsid w:val="00F13D70"/>
    <w:rsid w:val="00F140E1"/>
    <w:rsid w:val="00F15511"/>
    <w:rsid w:val="00F16412"/>
    <w:rsid w:val="00F1659E"/>
    <w:rsid w:val="00F16E88"/>
    <w:rsid w:val="00F16FC4"/>
    <w:rsid w:val="00F171CE"/>
    <w:rsid w:val="00F17A3B"/>
    <w:rsid w:val="00F2004A"/>
    <w:rsid w:val="00F201ED"/>
    <w:rsid w:val="00F20A3D"/>
    <w:rsid w:val="00F210DC"/>
    <w:rsid w:val="00F2145A"/>
    <w:rsid w:val="00F21561"/>
    <w:rsid w:val="00F21F83"/>
    <w:rsid w:val="00F2210A"/>
    <w:rsid w:val="00F22CD4"/>
    <w:rsid w:val="00F22F6E"/>
    <w:rsid w:val="00F24261"/>
    <w:rsid w:val="00F243BE"/>
    <w:rsid w:val="00F24541"/>
    <w:rsid w:val="00F260F8"/>
    <w:rsid w:val="00F2720C"/>
    <w:rsid w:val="00F27256"/>
    <w:rsid w:val="00F27E70"/>
    <w:rsid w:val="00F31074"/>
    <w:rsid w:val="00F32181"/>
    <w:rsid w:val="00F324FC"/>
    <w:rsid w:val="00F3307A"/>
    <w:rsid w:val="00F3412C"/>
    <w:rsid w:val="00F349C1"/>
    <w:rsid w:val="00F34BE5"/>
    <w:rsid w:val="00F34D47"/>
    <w:rsid w:val="00F35A37"/>
    <w:rsid w:val="00F35DD3"/>
    <w:rsid w:val="00F36405"/>
    <w:rsid w:val="00F365B7"/>
    <w:rsid w:val="00F371CE"/>
    <w:rsid w:val="00F3746E"/>
    <w:rsid w:val="00F37929"/>
    <w:rsid w:val="00F37D02"/>
    <w:rsid w:val="00F40054"/>
    <w:rsid w:val="00F41B09"/>
    <w:rsid w:val="00F41EC3"/>
    <w:rsid w:val="00F423DC"/>
    <w:rsid w:val="00F4275F"/>
    <w:rsid w:val="00F42BA2"/>
    <w:rsid w:val="00F42F8A"/>
    <w:rsid w:val="00F435AC"/>
    <w:rsid w:val="00F4391B"/>
    <w:rsid w:val="00F44126"/>
    <w:rsid w:val="00F4425F"/>
    <w:rsid w:val="00F44A65"/>
    <w:rsid w:val="00F45652"/>
    <w:rsid w:val="00F45921"/>
    <w:rsid w:val="00F46CBF"/>
    <w:rsid w:val="00F46E32"/>
    <w:rsid w:val="00F46EB8"/>
    <w:rsid w:val="00F47D8E"/>
    <w:rsid w:val="00F50269"/>
    <w:rsid w:val="00F50323"/>
    <w:rsid w:val="00F50B1B"/>
    <w:rsid w:val="00F50B1D"/>
    <w:rsid w:val="00F512E3"/>
    <w:rsid w:val="00F53A36"/>
    <w:rsid w:val="00F540CE"/>
    <w:rsid w:val="00F54C69"/>
    <w:rsid w:val="00F57A32"/>
    <w:rsid w:val="00F60CF2"/>
    <w:rsid w:val="00F60F7D"/>
    <w:rsid w:val="00F61D1B"/>
    <w:rsid w:val="00F62B73"/>
    <w:rsid w:val="00F63ED1"/>
    <w:rsid w:val="00F64775"/>
    <w:rsid w:val="00F64BC6"/>
    <w:rsid w:val="00F64D64"/>
    <w:rsid w:val="00F64FA6"/>
    <w:rsid w:val="00F67F8E"/>
    <w:rsid w:val="00F701BD"/>
    <w:rsid w:val="00F70623"/>
    <w:rsid w:val="00F70DAD"/>
    <w:rsid w:val="00F70EF0"/>
    <w:rsid w:val="00F71275"/>
    <w:rsid w:val="00F7152D"/>
    <w:rsid w:val="00F733AC"/>
    <w:rsid w:val="00F73B0C"/>
    <w:rsid w:val="00F74A68"/>
    <w:rsid w:val="00F75CD6"/>
    <w:rsid w:val="00F762B6"/>
    <w:rsid w:val="00F76352"/>
    <w:rsid w:val="00F76402"/>
    <w:rsid w:val="00F768E6"/>
    <w:rsid w:val="00F76DF9"/>
    <w:rsid w:val="00F76E9C"/>
    <w:rsid w:val="00F80268"/>
    <w:rsid w:val="00F802B6"/>
    <w:rsid w:val="00F81248"/>
    <w:rsid w:val="00F82339"/>
    <w:rsid w:val="00F82EC9"/>
    <w:rsid w:val="00F831BF"/>
    <w:rsid w:val="00F832C8"/>
    <w:rsid w:val="00F83A09"/>
    <w:rsid w:val="00F86248"/>
    <w:rsid w:val="00F92435"/>
    <w:rsid w:val="00F929C8"/>
    <w:rsid w:val="00F937B9"/>
    <w:rsid w:val="00F93B45"/>
    <w:rsid w:val="00F957D9"/>
    <w:rsid w:val="00F96EEF"/>
    <w:rsid w:val="00FA0F49"/>
    <w:rsid w:val="00FA143D"/>
    <w:rsid w:val="00FA3908"/>
    <w:rsid w:val="00FA3AF8"/>
    <w:rsid w:val="00FA3B5B"/>
    <w:rsid w:val="00FA3C70"/>
    <w:rsid w:val="00FA412D"/>
    <w:rsid w:val="00FA48D8"/>
    <w:rsid w:val="00FA4CE1"/>
    <w:rsid w:val="00FA62E7"/>
    <w:rsid w:val="00FA685D"/>
    <w:rsid w:val="00FA6995"/>
    <w:rsid w:val="00FA6A9B"/>
    <w:rsid w:val="00FA6E8A"/>
    <w:rsid w:val="00FA78DB"/>
    <w:rsid w:val="00FB0064"/>
    <w:rsid w:val="00FB023F"/>
    <w:rsid w:val="00FB02E7"/>
    <w:rsid w:val="00FB0CFC"/>
    <w:rsid w:val="00FB1AC5"/>
    <w:rsid w:val="00FB239F"/>
    <w:rsid w:val="00FB33F2"/>
    <w:rsid w:val="00FB3B19"/>
    <w:rsid w:val="00FB3D36"/>
    <w:rsid w:val="00FB446D"/>
    <w:rsid w:val="00FB4555"/>
    <w:rsid w:val="00FB4DBD"/>
    <w:rsid w:val="00FB4F30"/>
    <w:rsid w:val="00FB4FAC"/>
    <w:rsid w:val="00FB5F0C"/>
    <w:rsid w:val="00FB6E84"/>
    <w:rsid w:val="00FC0BFC"/>
    <w:rsid w:val="00FC14E3"/>
    <w:rsid w:val="00FC20AD"/>
    <w:rsid w:val="00FC2433"/>
    <w:rsid w:val="00FC334B"/>
    <w:rsid w:val="00FC3BAD"/>
    <w:rsid w:val="00FC3EB2"/>
    <w:rsid w:val="00FC3F51"/>
    <w:rsid w:val="00FC415E"/>
    <w:rsid w:val="00FC4165"/>
    <w:rsid w:val="00FC4611"/>
    <w:rsid w:val="00FC4616"/>
    <w:rsid w:val="00FC5392"/>
    <w:rsid w:val="00FC62CF"/>
    <w:rsid w:val="00FC6665"/>
    <w:rsid w:val="00FC6DB3"/>
    <w:rsid w:val="00FC6E6F"/>
    <w:rsid w:val="00FC7B87"/>
    <w:rsid w:val="00FC7FE1"/>
    <w:rsid w:val="00FC7FF8"/>
    <w:rsid w:val="00FD0222"/>
    <w:rsid w:val="00FD0BCF"/>
    <w:rsid w:val="00FD1D87"/>
    <w:rsid w:val="00FD1FD1"/>
    <w:rsid w:val="00FD299B"/>
    <w:rsid w:val="00FD3664"/>
    <w:rsid w:val="00FD38E7"/>
    <w:rsid w:val="00FD42E9"/>
    <w:rsid w:val="00FD44B8"/>
    <w:rsid w:val="00FD459C"/>
    <w:rsid w:val="00FD5AEE"/>
    <w:rsid w:val="00FE02DF"/>
    <w:rsid w:val="00FE03BE"/>
    <w:rsid w:val="00FE04CC"/>
    <w:rsid w:val="00FE1CBD"/>
    <w:rsid w:val="00FE252A"/>
    <w:rsid w:val="00FE3004"/>
    <w:rsid w:val="00FE30CF"/>
    <w:rsid w:val="00FE31F1"/>
    <w:rsid w:val="00FE34B7"/>
    <w:rsid w:val="00FE3E61"/>
    <w:rsid w:val="00FE3F14"/>
    <w:rsid w:val="00FE3F41"/>
    <w:rsid w:val="00FE4516"/>
    <w:rsid w:val="00FE4ED4"/>
    <w:rsid w:val="00FE529F"/>
    <w:rsid w:val="00FE55FA"/>
    <w:rsid w:val="00FE57D4"/>
    <w:rsid w:val="00FE5EA7"/>
    <w:rsid w:val="00FE605F"/>
    <w:rsid w:val="00FE6706"/>
    <w:rsid w:val="00FE7846"/>
    <w:rsid w:val="00FF0366"/>
    <w:rsid w:val="00FF0E72"/>
    <w:rsid w:val="00FF0E8D"/>
    <w:rsid w:val="00FF10F8"/>
    <w:rsid w:val="00FF151A"/>
    <w:rsid w:val="00FF1D44"/>
    <w:rsid w:val="00FF1F30"/>
    <w:rsid w:val="00FF2810"/>
    <w:rsid w:val="00FF3B29"/>
    <w:rsid w:val="00FF4869"/>
    <w:rsid w:val="00FF4D01"/>
    <w:rsid w:val="00FF5224"/>
    <w:rsid w:val="00FF5F00"/>
    <w:rsid w:val="00FF5FFE"/>
    <w:rsid w:val="00FF602D"/>
    <w:rsid w:val="00FF628C"/>
    <w:rsid w:val="00FF63B8"/>
    <w:rsid w:val="00FF6EFA"/>
    <w:rsid w:val="00FF7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D47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77B75"/>
    <w:pPr>
      <w:keepNext/>
      <w:widowControl/>
      <w:autoSpaceDE/>
      <w:autoSpaceDN/>
      <w:adjustRightInd/>
      <w:jc w:val="center"/>
      <w:outlineLvl w:val="1"/>
    </w:pPr>
    <w:rPr>
      <w:rFonts w:eastAsia="Arial Unicode MS"/>
      <w:b/>
      <w:spacing w:val="40"/>
      <w:sz w:val="5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A1904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477B75"/>
    <w:rPr>
      <w:rFonts w:eastAsia="Arial Unicode MS" w:cs="Times New Roman"/>
      <w:b/>
      <w:spacing w:val="40"/>
      <w:sz w:val="5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A1904"/>
    <w:rPr>
      <w:rFonts w:ascii="Cambria" w:hAnsi="Cambria" w:cs="Times New Roman"/>
      <w:b/>
      <w:bCs/>
      <w:color w:val="4F81BD"/>
    </w:rPr>
  </w:style>
  <w:style w:type="paragraph" w:styleId="BalloonText">
    <w:name w:val="Balloon Text"/>
    <w:basedOn w:val="Normal"/>
    <w:link w:val="BalloonTextChar"/>
    <w:uiPriority w:val="99"/>
    <w:semiHidden/>
    <w:rsid w:val="00477B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77B75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477B75"/>
    <w:pPr>
      <w:tabs>
        <w:tab w:val="left" w:pos="5103"/>
      </w:tabs>
      <w:autoSpaceDE/>
      <w:autoSpaceDN/>
      <w:adjustRightInd/>
      <w:ind w:firstLine="567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77B75"/>
    <w:rPr>
      <w:rFonts w:cs="Times New Roman"/>
      <w:snapToGrid w:val="0"/>
      <w:sz w:val="24"/>
    </w:rPr>
  </w:style>
  <w:style w:type="paragraph" w:styleId="ListParagraph">
    <w:name w:val="List Paragraph"/>
    <w:basedOn w:val="Normal"/>
    <w:uiPriority w:val="99"/>
    <w:qFormat/>
    <w:rsid w:val="00477B75"/>
    <w:pPr>
      <w:ind w:left="720"/>
      <w:contextualSpacing/>
    </w:pPr>
  </w:style>
  <w:style w:type="paragraph" w:customStyle="1" w:styleId="1">
    <w:name w:val="Без интервала1"/>
    <w:uiPriority w:val="99"/>
    <w:rsid w:val="00477B75"/>
    <w:rPr>
      <w:sz w:val="24"/>
      <w:szCs w:val="24"/>
    </w:rPr>
  </w:style>
  <w:style w:type="paragraph" w:styleId="NoSpacing">
    <w:name w:val="No Spacing"/>
    <w:link w:val="NoSpacingChar"/>
    <w:uiPriority w:val="99"/>
    <w:qFormat/>
    <w:rsid w:val="00477B75"/>
    <w:pPr>
      <w:ind w:firstLine="709"/>
    </w:pPr>
    <w:rPr>
      <w:sz w:val="28"/>
      <w:lang w:eastAsia="en-US"/>
    </w:rPr>
  </w:style>
  <w:style w:type="character" w:customStyle="1" w:styleId="NoSpacingChar">
    <w:name w:val="No Spacing Char"/>
    <w:link w:val="NoSpacing"/>
    <w:uiPriority w:val="99"/>
    <w:locked/>
    <w:rsid w:val="00477B75"/>
    <w:rPr>
      <w:sz w:val="22"/>
      <w:lang w:eastAsia="en-US"/>
    </w:rPr>
  </w:style>
  <w:style w:type="paragraph" w:customStyle="1" w:styleId="ConsPlusNormal">
    <w:name w:val="ConsPlusNormal"/>
    <w:uiPriority w:val="99"/>
    <w:rsid w:val="00C51B4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067BB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9B681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31">
    <w:name w:val="Основной текст с отступом 31"/>
    <w:basedOn w:val="Normal"/>
    <w:uiPriority w:val="99"/>
    <w:rsid w:val="009B6813"/>
    <w:pPr>
      <w:widowControl/>
      <w:suppressAutoHyphens/>
      <w:autoSpaceDE/>
      <w:autoSpaceDN/>
      <w:adjustRightInd/>
      <w:spacing w:after="120" w:line="276" w:lineRule="auto"/>
      <w:ind w:left="283"/>
    </w:pPr>
    <w:rPr>
      <w:rFonts w:ascii="Calibri" w:hAnsi="Calibri" w:cs="Calibri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950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D9E64C40D69810AD2F4F8C126ED65F5A3F23B8FDCBD8AC9B30FC94464RDwB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D9E64C40D69810AD2F4F8C126ED65F5A3F23B8FDCBD8AC9B30FC94464RDwBO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1517</TotalTime>
  <Pages>16</Pages>
  <Words>4274</Words>
  <Characters>24362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User</cp:lastModifiedBy>
  <cp:revision>25</cp:revision>
  <cp:lastPrinted>2013-10-16T07:48:00Z</cp:lastPrinted>
  <dcterms:created xsi:type="dcterms:W3CDTF">2013-10-08T03:12:00Z</dcterms:created>
  <dcterms:modified xsi:type="dcterms:W3CDTF">2013-10-16T07:49:00Z</dcterms:modified>
</cp:coreProperties>
</file>